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343"/>
        <w:gridCol w:w="2035"/>
      </w:tblGrid>
      <w:tr w:rsidR="009F25EA" w14:paraId="49C53651" w14:textId="77777777" w:rsidTr="002C1460">
        <w:trPr>
          <w:trHeight w:hRule="exact" w:val="10971"/>
        </w:trPr>
        <w:tc>
          <w:tcPr>
            <w:tcW w:w="11792" w:type="dxa"/>
          </w:tcPr>
          <w:p w14:paraId="49C535EE" w14:textId="77777777" w:rsidR="007F079F" w:rsidRDefault="00FF3EDE">
            <w:r>
              <w:rPr>
                <w:noProof/>
              </w:rPr>
              <w:drawing>
                <wp:inline distT="0" distB="0" distL="0" distR="0" wp14:anchorId="49C53AAA" wp14:editId="680389AC">
                  <wp:extent cx="7837827" cy="5452534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002F92F3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1445" cy="5468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171"/>
              <w:gridCol w:w="6172"/>
            </w:tblGrid>
            <w:tr w:rsidR="007F079F" w14:paraId="49C535F1" w14:textId="77777777">
              <w:tc>
                <w:tcPr>
                  <w:tcW w:w="2500" w:type="pct"/>
                  <w:vAlign w:val="bottom"/>
                </w:tcPr>
                <w:p w14:paraId="49C535EF" w14:textId="77777777" w:rsidR="007F079F" w:rsidRDefault="007F079F" w:rsidP="004B38DE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5F0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January</w:t>
                  </w:r>
                  <w:r>
                    <w:t xml:space="preserve"> 2013</w:t>
                  </w:r>
                </w:p>
              </w:tc>
            </w:tr>
          </w:tbl>
          <w:p w14:paraId="49C535F2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460"/>
              <w:gridCol w:w="729"/>
              <w:gridCol w:w="846"/>
            </w:tblGrid>
            <w:tr w:rsidR="009F25EA" w14:paraId="49C535F5" w14:textId="5E3A03CB" w:rsidTr="00536512">
              <w:tc>
                <w:tcPr>
                  <w:tcW w:w="1334" w:type="pct"/>
                </w:tcPr>
                <w:p w14:paraId="49C535F3" w14:textId="77777777" w:rsidR="00536512" w:rsidRDefault="00536512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005" w:type="pct"/>
                </w:tcPr>
                <w:p w14:paraId="49C535F4" w14:textId="77777777" w:rsidR="00536512" w:rsidRDefault="00536512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60" w:type="pct"/>
                </w:tcPr>
                <w:p w14:paraId="72B06EDD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5F8" w14:textId="58586BD2" w:rsidTr="00536512">
              <w:tc>
                <w:tcPr>
                  <w:tcW w:w="1334" w:type="pct"/>
                </w:tcPr>
                <w:p w14:paraId="49C535F6" w14:textId="77777777" w:rsidR="00536512" w:rsidRDefault="00536512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005" w:type="pct"/>
                </w:tcPr>
                <w:p w14:paraId="49C535F7" w14:textId="77777777" w:rsidR="00536512" w:rsidRDefault="00536512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60" w:type="pct"/>
                </w:tcPr>
                <w:p w14:paraId="532D38D8" w14:textId="05963CA8" w:rsidR="00536512" w:rsidRDefault="00536512" w:rsidP="00536512">
                  <w:pPr>
                    <w:pStyle w:val="Day"/>
                  </w:pPr>
                </w:p>
              </w:tc>
            </w:tr>
            <w:tr w:rsidR="009F25EA" w14:paraId="49C535FB" w14:textId="22583E22" w:rsidTr="00536512">
              <w:tc>
                <w:tcPr>
                  <w:tcW w:w="1334" w:type="pct"/>
                </w:tcPr>
                <w:p w14:paraId="49C535F9" w14:textId="1C5977F5" w:rsidR="00536512" w:rsidRPr="00893508" w:rsidRDefault="00536512" w:rsidP="00536512">
                  <w:pPr>
                    <w:pStyle w:val="Date"/>
                    <w:rPr>
                      <w:color w:val="FF0000"/>
                    </w:rPr>
                  </w:pPr>
                  <w:r w:rsidRPr="00893508">
                    <w:rPr>
                      <w:color w:val="FF0000"/>
                    </w:rPr>
                    <w:t>03</w:t>
                  </w:r>
                </w:p>
              </w:tc>
              <w:tc>
                <w:tcPr>
                  <w:tcW w:w="2005" w:type="pct"/>
                </w:tcPr>
                <w:p w14:paraId="49C535FA" w14:textId="41D02C3A" w:rsidR="00536512" w:rsidRPr="00893508" w:rsidRDefault="00536512" w:rsidP="00536512">
                  <w:pPr>
                    <w:pStyle w:val="Day"/>
                    <w:rPr>
                      <w:color w:val="FF0000"/>
                    </w:rPr>
                  </w:pPr>
                  <w:r w:rsidRPr="00893508">
                    <w:rPr>
                      <w:color w:val="FF0000"/>
                    </w:rPr>
                    <w:t>Thu</w:t>
                  </w:r>
                </w:p>
              </w:tc>
              <w:tc>
                <w:tcPr>
                  <w:tcW w:w="1660" w:type="pct"/>
                </w:tcPr>
                <w:p w14:paraId="2E5458A6" w14:textId="306F614A" w:rsidR="00536512" w:rsidRDefault="00536512" w:rsidP="00536512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3BF40FE7" wp14:editId="1D12D75A">
                        <wp:extent cx="338666" cy="341745"/>
                        <wp:effectExtent l="0" t="0" r="4445" b="1270"/>
                        <wp:docPr id="1" name="Picture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tru.png"/>
                                <pic:cNvPicPr/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2387" cy="355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F25EA" w14:paraId="49C535FE" w14:textId="2B9CF732" w:rsidTr="00536512">
              <w:tc>
                <w:tcPr>
                  <w:tcW w:w="1334" w:type="pct"/>
                </w:tcPr>
                <w:p w14:paraId="49C535FC" w14:textId="77777777" w:rsidR="00536512" w:rsidRDefault="00536512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005" w:type="pct"/>
                </w:tcPr>
                <w:p w14:paraId="49C535FD" w14:textId="77777777" w:rsidR="00536512" w:rsidRDefault="00536512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60" w:type="pct"/>
                </w:tcPr>
                <w:p w14:paraId="3FC3F75B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01" w14:textId="38ADC7CD" w:rsidTr="00536512">
              <w:tc>
                <w:tcPr>
                  <w:tcW w:w="1334" w:type="pct"/>
                </w:tcPr>
                <w:p w14:paraId="49C535FF" w14:textId="77777777" w:rsidR="00536512" w:rsidRDefault="00536512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005" w:type="pct"/>
                </w:tcPr>
                <w:p w14:paraId="49C53600" w14:textId="77777777" w:rsidR="00536512" w:rsidRDefault="00536512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60" w:type="pct"/>
                </w:tcPr>
                <w:p w14:paraId="7DD6CA5A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04" w14:textId="0ECDAABD" w:rsidTr="00536512">
              <w:tc>
                <w:tcPr>
                  <w:tcW w:w="1334" w:type="pct"/>
                </w:tcPr>
                <w:p w14:paraId="49C53602" w14:textId="77777777" w:rsidR="00536512" w:rsidRPr="00893508" w:rsidRDefault="00536512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06</w:t>
                  </w:r>
                </w:p>
              </w:tc>
              <w:tc>
                <w:tcPr>
                  <w:tcW w:w="2005" w:type="pct"/>
                </w:tcPr>
                <w:p w14:paraId="49C53603" w14:textId="1C63F942" w:rsidR="00536512" w:rsidRPr="00893508" w:rsidRDefault="00536512" w:rsidP="009F25EA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Sun</w:t>
                  </w:r>
                </w:p>
              </w:tc>
              <w:tc>
                <w:tcPr>
                  <w:tcW w:w="1660" w:type="pct"/>
                </w:tcPr>
                <w:p w14:paraId="031BBE8D" w14:textId="226E6CB0" w:rsidR="00536512" w:rsidRDefault="009F25EA" w:rsidP="00536512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014C5C74" wp14:editId="698390AD">
                        <wp:extent cx="395111" cy="377680"/>
                        <wp:effectExtent l="0" t="0" r="5080" b="3810"/>
                        <wp:docPr id="7" name="Picture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Untitled-1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 flipV="1">
                                  <a:off x="0" y="0"/>
                                  <a:ext cx="418011" cy="39956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F25EA" w14:paraId="49C53607" w14:textId="0CC47956" w:rsidTr="00536512">
              <w:tc>
                <w:tcPr>
                  <w:tcW w:w="1334" w:type="pct"/>
                </w:tcPr>
                <w:p w14:paraId="49C53605" w14:textId="2E983990" w:rsidR="00536512" w:rsidRPr="00893508" w:rsidRDefault="00536512" w:rsidP="00536512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07</w:t>
                  </w:r>
                </w:p>
              </w:tc>
              <w:tc>
                <w:tcPr>
                  <w:tcW w:w="2005" w:type="pct"/>
                </w:tcPr>
                <w:p w14:paraId="49C53606" w14:textId="0BC21048" w:rsidR="00536512" w:rsidRPr="00893508" w:rsidRDefault="00536512" w:rsidP="00536512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Mon</w:t>
                  </w:r>
                </w:p>
              </w:tc>
              <w:tc>
                <w:tcPr>
                  <w:tcW w:w="1660" w:type="pct"/>
                </w:tcPr>
                <w:p w14:paraId="686F9156" w14:textId="633AC53D" w:rsidR="00536512" w:rsidRDefault="00536512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60AD94EB" wp14:editId="7774FA3C">
                        <wp:extent cx="361245" cy="294508"/>
                        <wp:effectExtent l="0" t="0" r="1270" b="0"/>
                        <wp:docPr id="6" name="Picture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imagesCAO4EURF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 flipV="1">
                                  <a:off x="0" y="0"/>
                                  <a:ext cx="382530" cy="3118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F25EA" w14:paraId="49C5360A" w14:textId="45863567" w:rsidTr="00536512">
              <w:tc>
                <w:tcPr>
                  <w:tcW w:w="1334" w:type="pct"/>
                </w:tcPr>
                <w:p w14:paraId="49C53608" w14:textId="77777777" w:rsidR="00536512" w:rsidRDefault="00536512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005" w:type="pct"/>
                </w:tcPr>
                <w:p w14:paraId="49C53609" w14:textId="77777777" w:rsidR="00536512" w:rsidRDefault="00536512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60" w:type="pct"/>
                </w:tcPr>
                <w:p w14:paraId="48BB8097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0D" w14:textId="28CC14BC" w:rsidTr="00536512">
              <w:tc>
                <w:tcPr>
                  <w:tcW w:w="1334" w:type="pct"/>
                </w:tcPr>
                <w:p w14:paraId="49C5360B" w14:textId="77777777" w:rsidR="00536512" w:rsidRDefault="00536512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005" w:type="pct"/>
                </w:tcPr>
                <w:p w14:paraId="49C5360C" w14:textId="77777777" w:rsidR="00536512" w:rsidRDefault="00536512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60" w:type="pct"/>
                </w:tcPr>
                <w:p w14:paraId="384435FB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10" w14:textId="1116BFBE" w:rsidTr="00536512">
              <w:tc>
                <w:tcPr>
                  <w:tcW w:w="1334" w:type="pct"/>
                </w:tcPr>
                <w:p w14:paraId="49C5360E" w14:textId="77777777" w:rsidR="00536512" w:rsidRDefault="00536512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005" w:type="pct"/>
                </w:tcPr>
                <w:p w14:paraId="49C5360F" w14:textId="77777777" w:rsidR="00536512" w:rsidRDefault="00536512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60" w:type="pct"/>
                </w:tcPr>
                <w:p w14:paraId="30C69C03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13" w14:textId="57725AF6" w:rsidTr="00536512">
              <w:tc>
                <w:tcPr>
                  <w:tcW w:w="1334" w:type="pct"/>
                </w:tcPr>
                <w:p w14:paraId="49C53611" w14:textId="77777777" w:rsidR="00536512" w:rsidRDefault="00536512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005" w:type="pct"/>
                </w:tcPr>
                <w:p w14:paraId="49C53612" w14:textId="77777777" w:rsidR="00536512" w:rsidRDefault="00536512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60" w:type="pct"/>
                </w:tcPr>
                <w:p w14:paraId="591874D2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16" w14:textId="57BC4110" w:rsidTr="00536512">
              <w:tc>
                <w:tcPr>
                  <w:tcW w:w="1334" w:type="pct"/>
                </w:tcPr>
                <w:p w14:paraId="49C53614" w14:textId="77777777" w:rsidR="00536512" w:rsidRDefault="00536512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005" w:type="pct"/>
                </w:tcPr>
                <w:p w14:paraId="49C53615" w14:textId="77777777" w:rsidR="00536512" w:rsidRDefault="00536512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60" w:type="pct"/>
                </w:tcPr>
                <w:p w14:paraId="6C18EC29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19" w14:textId="3B68BCB5" w:rsidTr="00536512">
              <w:tc>
                <w:tcPr>
                  <w:tcW w:w="1334" w:type="pct"/>
                </w:tcPr>
                <w:p w14:paraId="49C53617" w14:textId="77777777" w:rsidR="00536512" w:rsidRDefault="00536512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005" w:type="pct"/>
                </w:tcPr>
                <w:p w14:paraId="49C53618" w14:textId="77777777" w:rsidR="00536512" w:rsidRDefault="00536512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60" w:type="pct"/>
                </w:tcPr>
                <w:p w14:paraId="3C1C3350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1C" w14:textId="70A4E617" w:rsidTr="00536512">
              <w:tc>
                <w:tcPr>
                  <w:tcW w:w="1334" w:type="pct"/>
                </w:tcPr>
                <w:p w14:paraId="49C5361A" w14:textId="77777777" w:rsidR="00536512" w:rsidRDefault="00536512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005" w:type="pct"/>
                </w:tcPr>
                <w:p w14:paraId="49C5361B" w14:textId="77777777" w:rsidR="00536512" w:rsidRDefault="00536512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60" w:type="pct"/>
                </w:tcPr>
                <w:p w14:paraId="011C01C3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1F" w14:textId="09116F09" w:rsidTr="00536512">
              <w:tc>
                <w:tcPr>
                  <w:tcW w:w="1334" w:type="pct"/>
                </w:tcPr>
                <w:p w14:paraId="49C5361D" w14:textId="77777777" w:rsidR="00536512" w:rsidRDefault="00536512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005" w:type="pct"/>
                </w:tcPr>
                <w:p w14:paraId="49C5361E" w14:textId="77777777" w:rsidR="00536512" w:rsidRDefault="00536512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60" w:type="pct"/>
                </w:tcPr>
                <w:p w14:paraId="7CDD4ECF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22" w14:textId="2E5B8482" w:rsidTr="00536512">
              <w:tc>
                <w:tcPr>
                  <w:tcW w:w="1334" w:type="pct"/>
                </w:tcPr>
                <w:p w14:paraId="49C53620" w14:textId="77777777" w:rsidR="00536512" w:rsidRDefault="00536512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005" w:type="pct"/>
                </w:tcPr>
                <w:p w14:paraId="49C53621" w14:textId="77777777" w:rsidR="00536512" w:rsidRDefault="00536512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60" w:type="pct"/>
                </w:tcPr>
                <w:p w14:paraId="07F7313E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25" w14:textId="1B4E5074" w:rsidTr="00536512">
              <w:tc>
                <w:tcPr>
                  <w:tcW w:w="1334" w:type="pct"/>
                </w:tcPr>
                <w:p w14:paraId="49C53623" w14:textId="77777777" w:rsidR="00536512" w:rsidRDefault="00536512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005" w:type="pct"/>
                </w:tcPr>
                <w:p w14:paraId="49C53624" w14:textId="77777777" w:rsidR="00536512" w:rsidRDefault="00536512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60" w:type="pct"/>
                </w:tcPr>
                <w:p w14:paraId="2671453D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28" w14:textId="54CC9D41" w:rsidTr="00536512">
              <w:tc>
                <w:tcPr>
                  <w:tcW w:w="1334" w:type="pct"/>
                </w:tcPr>
                <w:p w14:paraId="49C53626" w14:textId="77777777" w:rsidR="00536512" w:rsidRDefault="00536512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005" w:type="pct"/>
                </w:tcPr>
                <w:p w14:paraId="49C53627" w14:textId="77777777" w:rsidR="00536512" w:rsidRDefault="00536512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60" w:type="pct"/>
                </w:tcPr>
                <w:p w14:paraId="48B99C8E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2B" w14:textId="4B43B352" w:rsidTr="00536512">
              <w:tc>
                <w:tcPr>
                  <w:tcW w:w="1334" w:type="pct"/>
                </w:tcPr>
                <w:p w14:paraId="49C53629" w14:textId="77777777" w:rsidR="00536512" w:rsidRDefault="00536512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005" w:type="pct"/>
                </w:tcPr>
                <w:p w14:paraId="49C5362A" w14:textId="77777777" w:rsidR="00536512" w:rsidRDefault="00536512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60" w:type="pct"/>
                </w:tcPr>
                <w:p w14:paraId="7F433A36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2E" w14:textId="2884C2AA" w:rsidTr="00536512">
              <w:tc>
                <w:tcPr>
                  <w:tcW w:w="1334" w:type="pct"/>
                </w:tcPr>
                <w:p w14:paraId="49C5362C" w14:textId="77777777" w:rsidR="00536512" w:rsidRDefault="00536512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005" w:type="pct"/>
                </w:tcPr>
                <w:p w14:paraId="49C5362D" w14:textId="77777777" w:rsidR="00536512" w:rsidRDefault="00536512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60" w:type="pct"/>
                </w:tcPr>
                <w:p w14:paraId="082CB3AD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31" w14:textId="2BA3616F" w:rsidTr="00536512">
              <w:tc>
                <w:tcPr>
                  <w:tcW w:w="1334" w:type="pct"/>
                </w:tcPr>
                <w:p w14:paraId="49C5362F" w14:textId="77777777" w:rsidR="00536512" w:rsidRDefault="00536512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005" w:type="pct"/>
                </w:tcPr>
                <w:p w14:paraId="49C53630" w14:textId="77777777" w:rsidR="00536512" w:rsidRDefault="00536512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60" w:type="pct"/>
                </w:tcPr>
                <w:p w14:paraId="35DDA1F0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34" w14:textId="335F8A90" w:rsidTr="00536512">
              <w:tc>
                <w:tcPr>
                  <w:tcW w:w="1334" w:type="pct"/>
                </w:tcPr>
                <w:p w14:paraId="49C53632" w14:textId="77777777" w:rsidR="00536512" w:rsidRDefault="00536512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005" w:type="pct"/>
                </w:tcPr>
                <w:p w14:paraId="49C53633" w14:textId="77777777" w:rsidR="00536512" w:rsidRDefault="00536512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60" w:type="pct"/>
                </w:tcPr>
                <w:p w14:paraId="73539398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37" w14:textId="1B48EDB1" w:rsidTr="00536512">
              <w:tc>
                <w:tcPr>
                  <w:tcW w:w="1334" w:type="pct"/>
                </w:tcPr>
                <w:p w14:paraId="49C53635" w14:textId="77777777" w:rsidR="00536512" w:rsidRDefault="00536512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005" w:type="pct"/>
                </w:tcPr>
                <w:p w14:paraId="49C53636" w14:textId="77777777" w:rsidR="00536512" w:rsidRDefault="00536512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60" w:type="pct"/>
                </w:tcPr>
                <w:p w14:paraId="57D36283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3A" w14:textId="68981C11" w:rsidTr="00536512">
              <w:tc>
                <w:tcPr>
                  <w:tcW w:w="1334" w:type="pct"/>
                </w:tcPr>
                <w:p w14:paraId="49C53638" w14:textId="77777777" w:rsidR="00536512" w:rsidRDefault="00536512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005" w:type="pct"/>
                </w:tcPr>
                <w:p w14:paraId="49C53639" w14:textId="77777777" w:rsidR="00536512" w:rsidRDefault="00536512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60" w:type="pct"/>
                </w:tcPr>
                <w:p w14:paraId="2E799FA7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3D" w14:textId="1A2D3A96" w:rsidTr="00536512">
              <w:tc>
                <w:tcPr>
                  <w:tcW w:w="1334" w:type="pct"/>
                </w:tcPr>
                <w:p w14:paraId="49C5363B" w14:textId="77777777" w:rsidR="00536512" w:rsidRDefault="00536512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005" w:type="pct"/>
                </w:tcPr>
                <w:p w14:paraId="49C5363C" w14:textId="77777777" w:rsidR="00536512" w:rsidRDefault="00536512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60" w:type="pct"/>
                </w:tcPr>
                <w:p w14:paraId="542D3D45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40" w14:textId="37B5F425" w:rsidTr="00536512">
              <w:tc>
                <w:tcPr>
                  <w:tcW w:w="1334" w:type="pct"/>
                </w:tcPr>
                <w:p w14:paraId="49C5363E" w14:textId="77777777" w:rsidR="00536512" w:rsidRDefault="00536512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005" w:type="pct"/>
                </w:tcPr>
                <w:p w14:paraId="49C5363F" w14:textId="77777777" w:rsidR="00536512" w:rsidRDefault="00536512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60" w:type="pct"/>
                </w:tcPr>
                <w:p w14:paraId="5A6406E2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43" w14:textId="5E2FA384" w:rsidTr="00536512">
              <w:tc>
                <w:tcPr>
                  <w:tcW w:w="1334" w:type="pct"/>
                </w:tcPr>
                <w:p w14:paraId="49C53641" w14:textId="77777777" w:rsidR="00536512" w:rsidRDefault="00536512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005" w:type="pct"/>
                </w:tcPr>
                <w:p w14:paraId="49C53642" w14:textId="77777777" w:rsidR="00536512" w:rsidRDefault="00536512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60" w:type="pct"/>
                </w:tcPr>
                <w:p w14:paraId="64A0EEAB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46" w14:textId="6D0C8AC5" w:rsidTr="00536512">
              <w:tc>
                <w:tcPr>
                  <w:tcW w:w="1334" w:type="pct"/>
                </w:tcPr>
                <w:p w14:paraId="49C53644" w14:textId="77777777" w:rsidR="00536512" w:rsidRDefault="00536512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005" w:type="pct"/>
                </w:tcPr>
                <w:p w14:paraId="49C53645" w14:textId="77777777" w:rsidR="00536512" w:rsidRDefault="00536512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60" w:type="pct"/>
                </w:tcPr>
                <w:p w14:paraId="1534A12E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49" w14:textId="32B0427F" w:rsidTr="00536512">
              <w:tc>
                <w:tcPr>
                  <w:tcW w:w="1334" w:type="pct"/>
                </w:tcPr>
                <w:p w14:paraId="49C53647" w14:textId="77777777" w:rsidR="00536512" w:rsidRPr="00325E3D" w:rsidRDefault="00536512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325E3D">
                    <w:rPr>
                      <w:color w:val="538135" w:themeColor="accent6" w:themeShade="BF"/>
                    </w:rPr>
                    <w:t>29</w:t>
                  </w:r>
                </w:p>
              </w:tc>
              <w:tc>
                <w:tcPr>
                  <w:tcW w:w="2005" w:type="pct"/>
                </w:tcPr>
                <w:p w14:paraId="49C53648" w14:textId="711ADDAE" w:rsidR="00536512" w:rsidRPr="00325E3D" w:rsidRDefault="00536512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325E3D">
                    <w:rPr>
                      <w:color w:val="538135" w:themeColor="accent6" w:themeShade="BF"/>
                    </w:rPr>
                    <w:t>Tue</w:t>
                  </w:r>
                </w:p>
              </w:tc>
              <w:tc>
                <w:tcPr>
                  <w:tcW w:w="1660" w:type="pct"/>
                </w:tcPr>
                <w:p w14:paraId="2EF3D156" w14:textId="6E3FCBBE" w:rsidR="00536512" w:rsidRDefault="00325E3D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20783109" wp14:editId="186B8536">
                        <wp:extent cx="314265" cy="414655"/>
                        <wp:effectExtent l="0" t="0" r="0" b="4445"/>
                        <wp:docPr id="29" name="Picture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9" name="cgykytkctktkt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1345" cy="43719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F25EA" w14:paraId="49C5364C" w14:textId="77855AB0" w:rsidTr="00536512">
              <w:tc>
                <w:tcPr>
                  <w:tcW w:w="1334" w:type="pct"/>
                </w:tcPr>
                <w:p w14:paraId="49C5364A" w14:textId="77777777" w:rsidR="00536512" w:rsidRDefault="00536512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005" w:type="pct"/>
                </w:tcPr>
                <w:p w14:paraId="49C5364B" w14:textId="77777777" w:rsidR="00536512" w:rsidRDefault="00536512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60" w:type="pct"/>
                </w:tcPr>
                <w:p w14:paraId="51F50567" w14:textId="77777777" w:rsidR="00536512" w:rsidRDefault="00536512">
                  <w:pPr>
                    <w:pStyle w:val="Day"/>
                  </w:pPr>
                </w:p>
              </w:tc>
            </w:tr>
            <w:tr w:rsidR="009F25EA" w14:paraId="49C5364F" w14:textId="4767DDB9" w:rsidTr="00536512">
              <w:tc>
                <w:tcPr>
                  <w:tcW w:w="1334" w:type="pct"/>
                </w:tcPr>
                <w:p w14:paraId="49C5364D" w14:textId="77777777" w:rsidR="00536512" w:rsidRDefault="00536512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005" w:type="pct"/>
                </w:tcPr>
                <w:p w14:paraId="49C5364E" w14:textId="77777777" w:rsidR="00536512" w:rsidRDefault="00536512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60" w:type="pct"/>
                </w:tcPr>
                <w:p w14:paraId="76B1E58F" w14:textId="77777777" w:rsidR="00536512" w:rsidRDefault="00536512">
                  <w:pPr>
                    <w:pStyle w:val="Day"/>
                  </w:pPr>
                </w:p>
              </w:tc>
            </w:tr>
          </w:tbl>
          <w:p w14:paraId="49C53650" w14:textId="77777777" w:rsidR="007F079F" w:rsidRDefault="007F079F"/>
        </w:tc>
      </w:tr>
    </w:tbl>
    <w:p w14:paraId="49C53652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975"/>
      </w:tblGrid>
      <w:tr w:rsidR="007F079F" w14:paraId="49C536B6" w14:textId="77777777">
        <w:trPr>
          <w:trHeight w:hRule="exact" w:val="10008"/>
        </w:trPr>
        <w:tc>
          <w:tcPr>
            <w:tcW w:w="11792" w:type="dxa"/>
          </w:tcPr>
          <w:p w14:paraId="49C53653" w14:textId="77777777" w:rsidR="007F079F" w:rsidRDefault="00FF3EDE">
            <w:r>
              <w:rPr>
                <w:noProof/>
              </w:rPr>
              <w:drawing>
                <wp:inline distT="0" distB="0" distL="0" distR="0" wp14:anchorId="49C53AAC" wp14:editId="20ED693E">
                  <wp:extent cx="7416800" cy="55626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7468" cy="55706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 w14:paraId="49C53656" w14:textId="77777777">
              <w:tc>
                <w:tcPr>
                  <w:tcW w:w="2500" w:type="pct"/>
                  <w:vAlign w:val="bottom"/>
                </w:tcPr>
                <w:p w14:paraId="49C53654" w14:textId="77777777" w:rsidR="007F079F" w:rsidRDefault="007F079F" w:rsidP="004B38DE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655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February</w:t>
                  </w:r>
                  <w:r>
                    <w:t xml:space="preserve"> 2013</w:t>
                  </w:r>
                </w:p>
              </w:tc>
            </w:tr>
          </w:tbl>
          <w:p w14:paraId="49C53657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460"/>
              <w:gridCol w:w="729"/>
              <w:gridCol w:w="786"/>
            </w:tblGrid>
            <w:tr w:rsidR="00893508" w14:paraId="49C5365A" w14:textId="25B8C7FB" w:rsidTr="00893508">
              <w:tc>
                <w:tcPr>
                  <w:tcW w:w="1294" w:type="pct"/>
                </w:tcPr>
                <w:p w14:paraId="49C53658" w14:textId="77777777" w:rsidR="00893508" w:rsidRPr="00893508" w:rsidRDefault="00893508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01</w:t>
                  </w:r>
                </w:p>
              </w:tc>
              <w:tc>
                <w:tcPr>
                  <w:tcW w:w="2085" w:type="pct"/>
                </w:tcPr>
                <w:p w14:paraId="49C53659" w14:textId="6CD8DA86" w:rsidR="00893508" w:rsidRPr="00893508" w:rsidRDefault="00893508" w:rsidP="00893508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 xml:space="preserve">Fri </w:t>
                  </w:r>
                </w:p>
              </w:tc>
              <w:tc>
                <w:tcPr>
                  <w:tcW w:w="1621" w:type="pct"/>
                </w:tcPr>
                <w:p w14:paraId="3CDC9CC9" w14:textId="7AEFE272" w:rsidR="00893508" w:rsidRDefault="00893508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5FCF2A98" wp14:editId="29A1FABD">
                        <wp:extent cx="361245" cy="393169"/>
                        <wp:effectExtent l="0" t="0" r="1270" b="6985"/>
                        <wp:docPr id="10" name="Picture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untitled.png"/>
                                <pic:cNvPicPr/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6615" cy="4425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93508" w14:paraId="49C5365D" w14:textId="49DC00F1" w:rsidTr="00893508">
              <w:tc>
                <w:tcPr>
                  <w:tcW w:w="1294" w:type="pct"/>
                </w:tcPr>
                <w:p w14:paraId="49C5365B" w14:textId="77777777" w:rsidR="00893508" w:rsidRDefault="00893508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085" w:type="pct"/>
                </w:tcPr>
                <w:p w14:paraId="49C5365C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21" w:type="pct"/>
                </w:tcPr>
                <w:p w14:paraId="181D0135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60" w14:textId="377D3B1E" w:rsidTr="00893508">
              <w:tc>
                <w:tcPr>
                  <w:tcW w:w="1294" w:type="pct"/>
                </w:tcPr>
                <w:p w14:paraId="49C5365E" w14:textId="77777777" w:rsidR="00893508" w:rsidRDefault="00893508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085" w:type="pct"/>
                </w:tcPr>
                <w:p w14:paraId="49C5365F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21" w:type="pct"/>
                </w:tcPr>
                <w:p w14:paraId="5A51B8A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63" w14:textId="63ADD189" w:rsidTr="00893508">
              <w:tc>
                <w:tcPr>
                  <w:tcW w:w="1294" w:type="pct"/>
                </w:tcPr>
                <w:p w14:paraId="49C53661" w14:textId="77777777" w:rsidR="00893508" w:rsidRDefault="00893508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085" w:type="pct"/>
                </w:tcPr>
                <w:p w14:paraId="49C53662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21" w:type="pct"/>
                </w:tcPr>
                <w:p w14:paraId="1E4C51D5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66" w14:textId="337A1D5E" w:rsidTr="00893508">
              <w:tc>
                <w:tcPr>
                  <w:tcW w:w="1294" w:type="pct"/>
                </w:tcPr>
                <w:p w14:paraId="49C53664" w14:textId="77777777" w:rsidR="00893508" w:rsidRDefault="00893508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085" w:type="pct"/>
                </w:tcPr>
                <w:p w14:paraId="49C53665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21" w:type="pct"/>
                </w:tcPr>
                <w:p w14:paraId="6EC56CEC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69" w14:textId="4819AFC4" w:rsidTr="00893508">
              <w:tc>
                <w:tcPr>
                  <w:tcW w:w="1294" w:type="pct"/>
                </w:tcPr>
                <w:p w14:paraId="49C53667" w14:textId="77777777" w:rsidR="00893508" w:rsidRDefault="00893508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085" w:type="pct"/>
                </w:tcPr>
                <w:p w14:paraId="49C53668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21" w:type="pct"/>
                </w:tcPr>
                <w:p w14:paraId="1C78D7BC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6C" w14:textId="7783AF72" w:rsidTr="00893508">
              <w:tc>
                <w:tcPr>
                  <w:tcW w:w="1294" w:type="pct"/>
                </w:tcPr>
                <w:p w14:paraId="49C5366A" w14:textId="77777777" w:rsidR="00893508" w:rsidRDefault="00893508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085" w:type="pct"/>
                </w:tcPr>
                <w:p w14:paraId="49C5366B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21" w:type="pct"/>
                </w:tcPr>
                <w:p w14:paraId="11EE8E3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6F" w14:textId="6B241933" w:rsidTr="00893508">
              <w:tc>
                <w:tcPr>
                  <w:tcW w:w="1294" w:type="pct"/>
                </w:tcPr>
                <w:p w14:paraId="49C5366D" w14:textId="77777777" w:rsidR="00893508" w:rsidRDefault="00893508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085" w:type="pct"/>
                </w:tcPr>
                <w:p w14:paraId="49C5366E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21" w:type="pct"/>
                </w:tcPr>
                <w:p w14:paraId="62E7B801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72" w14:textId="5B13BFBD" w:rsidTr="00893508">
              <w:tc>
                <w:tcPr>
                  <w:tcW w:w="1294" w:type="pct"/>
                </w:tcPr>
                <w:p w14:paraId="49C53670" w14:textId="77777777" w:rsidR="00893508" w:rsidRDefault="00893508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085" w:type="pct"/>
                </w:tcPr>
                <w:p w14:paraId="49C53671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21" w:type="pct"/>
                </w:tcPr>
                <w:p w14:paraId="1FAF939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75" w14:textId="189C4441" w:rsidTr="00893508">
              <w:tc>
                <w:tcPr>
                  <w:tcW w:w="1294" w:type="pct"/>
                </w:tcPr>
                <w:p w14:paraId="49C53673" w14:textId="77777777" w:rsidR="00893508" w:rsidRDefault="00893508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085" w:type="pct"/>
                </w:tcPr>
                <w:p w14:paraId="49C53674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21" w:type="pct"/>
                </w:tcPr>
                <w:p w14:paraId="3DF33B7E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78" w14:textId="00FD99AE" w:rsidTr="00893508">
              <w:tc>
                <w:tcPr>
                  <w:tcW w:w="1294" w:type="pct"/>
                </w:tcPr>
                <w:p w14:paraId="49C53676" w14:textId="77777777" w:rsidR="00893508" w:rsidRDefault="00893508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085" w:type="pct"/>
                </w:tcPr>
                <w:p w14:paraId="49C53677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21" w:type="pct"/>
                </w:tcPr>
                <w:p w14:paraId="1BFD62C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7B" w14:textId="5EDC8569" w:rsidTr="00893508">
              <w:tc>
                <w:tcPr>
                  <w:tcW w:w="1294" w:type="pct"/>
                </w:tcPr>
                <w:p w14:paraId="49C53679" w14:textId="77777777" w:rsidR="00893508" w:rsidRDefault="00893508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085" w:type="pct"/>
                </w:tcPr>
                <w:p w14:paraId="49C5367A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21" w:type="pct"/>
                </w:tcPr>
                <w:p w14:paraId="4CF6F3B9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7E" w14:textId="1DD5E0FF" w:rsidTr="00893508">
              <w:tc>
                <w:tcPr>
                  <w:tcW w:w="1294" w:type="pct"/>
                </w:tcPr>
                <w:p w14:paraId="49C5367C" w14:textId="77777777" w:rsidR="00893508" w:rsidRDefault="00893508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085" w:type="pct"/>
                </w:tcPr>
                <w:p w14:paraId="49C5367D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21" w:type="pct"/>
                </w:tcPr>
                <w:p w14:paraId="31254B2A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81" w14:textId="0DE1B915" w:rsidTr="00893508">
              <w:tc>
                <w:tcPr>
                  <w:tcW w:w="1294" w:type="pct"/>
                </w:tcPr>
                <w:p w14:paraId="49C5367F" w14:textId="77777777" w:rsidR="00893508" w:rsidRDefault="00893508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085" w:type="pct"/>
                </w:tcPr>
                <w:p w14:paraId="49C53680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21" w:type="pct"/>
                </w:tcPr>
                <w:p w14:paraId="27862269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84" w14:textId="38DA8114" w:rsidTr="00893508">
              <w:tc>
                <w:tcPr>
                  <w:tcW w:w="1294" w:type="pct"/>
                </w:tcPr>
                <w:p w14:paraId="49C53682" w14:textId="77777777" w:rsidR="00893508" w:rsidRDefault="00893508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085" w:type="pct"/>
                </w:tcPr>
                <w:p w14:paraId="49C53683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21" w:type="pct"/>
                </w:tcPr>
                <w:p w14:paraId="3196ACB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87" w14:textId="4C61B8C8" w:rsidTr="00893508">
              <w:tc>
                <w:tcPr>
                  <w:tcW w:w="1294" w:type="pct"/>
                </w:tcPr>
                <w:p w14:paraId="49C53685" w14:textId="77777777" w:rsidR="00893508" w:rsidRDefault="00893508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085" w:type="pct"/>
                </w:tcPr>
                <w:p w14:paraId="49C53686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21" w:type="pct"/>
                </w:tcPr>
                <w:p w14:paraId="5BFAAE9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8A" w14:textId="2758033C" w:rsidTr="00893508">
              <w:tc>
                <w:tcPr>
                  <w:tcW w:w="1294" w:type="pct"/>
                </w:tcPr>
                <w:p w14:paraId="49C53688" w14:textId="77777777" w:rsidR="00893508" w:rsidRDefault="00893508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085" w:type="pct"/>
                </w:tcPr>
                <w:p w14:paraId="49C53689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21" w:type="pct"/>
                </w:tcPr>
                <w:p w14:paraId="7680DEC0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8D" w14:textId="7A4D9189" w:rsidTr="00893508">
              <w:tc>
                <w:tcPr>
                  <w:tcW w:w="1294" w:type="pct"/>
                </w:tcPr>
                <w:p w14:paraId="49C5368B" w14:textId="77777777" w:rsidR="00893508" w:rsidRDefault="00893508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085" w:type="pct"/>
                </w:tcPr>
                <w:p w14:paraId="49C5368C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21" w:type="pct"/>
                </w:tcPr>
                <w:p w14:paraId="0CD5307B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90" w14:textId="25586A31" w:rsidTr="00893508">
              <w:tc>
                <w:tcPr>
                  <w:tcW w:w="1294" w:type="pct"/>
                </w:tcPr>
                <w:p w14:paraId="49C5368E" w14:textId="77777777" w:rsidR="00893508" w:rsidRDefault="00893508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085" w:type="pct"/>
                </w:tcPr>
                <w:p w14:paraId="49C5368F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21" w:type="pct"/>
                </w:tcPr>
                <w:p w14:paraId="4BEE930C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93" w14:textId="73AE9599" w:rsidTr="00893508">
              <w:tc>
                <w:tcPr>
                  <w:tcW w:w="1294" w:type="pct"/>
                </w:tcPr>
                <w:p w14:paraId="49C53691" w14:textId="77777777" w:rsidR="00893508" w:rsidRDefault="00893508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085" w:type="pct"/>
                </w:tcPr>
                <w:p w14:paraId="49C53692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21" w:type="pct"/>
                </w:tcPr>
                <w:p w14:paraId="0BADFE14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96" w14:textId="4851B04F" w:rsidTr="00893508">
              <w:tc>
                <w:tcPr>
                  <w:tcW w:w="1294" w:type="pct"/>
                </w:tcPr>
                <w:p w14:paraId="49C53694" w14:textId="77777777" w:rsidR="00893508" w:rsidRDefault="00893508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085" w:type="pct"/>
                </w:tcPr>
                <w:p w14:paraId="49C53695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21" w:type="pct"/>
                </w:tcPr>
                <w:p w14:paraId="00E5A483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99" w14:textId="389FD48A" w:rsidTr="00893508">
              <w:tc>
                <w:tcPr>
                  <w:tcW w:w="1294" w:type="pct"/>
                </w:tcPr>
                <w:p w14:paraId="49C53697" w14:textId="77777777" w:rsidR="00893508" w:rsidRDefault="00893508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085" w:type="pct"/>
                </w:tcPr>
                <w:p w14:paraId="49C53698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21" w:type="pct"/>
                </w:tcPr>
                <w:p w14:paraId="66A98A19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9C" w14:textId="049EAA66" w:rsidTr="00893508">
              <w:tc>
                <w:tcPr>
                  <w:tcW w:w="1294" w:type="pct"/>
                </w:tcPr>
                <w:p w14:paraId="49C5369A" w14:textId="77777777" w:rsidR="00893508" w:rsidRDefault="00893508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085" w:type="pct"/>
                </w:tcPr>
                <w:p w14:paraId="49C5369B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21" w:type="pct"/>
                </w:tcPr>
                <w:p w14:paraId="55FBBBC2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9F" w14:textId="21029CC2" w:rsidTr="00893508">
              <w:tc>
                <w:tcPr>
                  <w:tcW w:w="1294" w:type="pct"/>
                </w:tcPr>
                <w:p w14:paraId="49C5369D" w14:textId="77777777" w:rsidR="00893508" w:rsidRDefault="00893508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085" w:type="pct"/>
                </w:tcPr>
                <w:p w14:paraId="49C5369E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21" w:type="pct"/>
                </w:tcPr>
                <w:p w14:paraId="7C447313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A2" w14:textId="4A21A847" w:rsidTr="00893508">
              <w:tc>
                <w:tcPr>
                  <w:tcW w:w="1294" w:type="pct"/>
                </w:tcPr>
                <w:p w14:paraId="49C536A0" w14:textId="77777777" w:rsidR="00893508" w:rsidRDefault="00893508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085" w:type="pct"/>
                </w:tcPr>
                <w:p w14:paraId="49C536A1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21" w:type="pct"/>
                </w:tcPr>
                <w:p w14:paraId="08418B55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A5" w14:textId="6709372C" w:rsidTr="00893508">
              <w:tc>
                <w:tcPr>
                  <w:tcW w:w="1294" w:type="pct"/>
                </w:tcPr>
                <w:p w14:paraId="49C536A3" w14:textId="77777777" w:rsidR="00893508" w:rsidRDefault="00893508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085" w:type="pct"/>
                </w:tcPr>
                <w:p w14:paraId="49C536A4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21" w:type="pct"/>
                </w:tcPr>
                <w:p w14:paraId="679685F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A8" w14:textId="4B3477DA" w:rsidTr="00893508">
              <w:tc>
                <w:tcPr>
                  <w:tcW w:w="1294" w:type="pct"/>
                </w:tcPr>
                <w:p w14:paraId="49C536A6" w14:textId="77777777" w:rsidR="00893508" w:rsidRDefault="00893508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085" w:type="pct"/>
                </w:tcPr>
                <w:p w14:paraId="49C536A7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21" w:type="pct"/>
                </w:tcPr>
                <w:p w14:paraId="36E6B7F1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AB" w14:textId="7DEF2DE0" w:rsidTr="00893508">
              <w:tc>
                <w:tcPr>
                  <w:tcW w:w="1294" w:type="pct"/>
                </w:tcPr>
                <w:p w14:paraId="49C536A9" w14:textId="77777777" w:rsidR="00893508" w:rsidRDefault="00893508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085" w:type="pct"/>
                </w:tcPr>
                <w:p w14:paraId="49C536AA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21" w:type="pct"/>
                </w:tcPr>
                <w:p w14:paraId="5BBFD931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AE" w14:textId="494A2B57" w:rsidTr="00893508">
              <w:tc>
                <w:tcPr>
                  <w:tcW w:w="1294" w:type="pct"/>
                </w:tcPr>
                <w:p w14:paraId="49C536AC" w14:textId="77777777" w:rsidR="00893508" w:rsidRDefault="00893508">
                  <w:pPr>
                    <w:pStyle w:val="Date"/>
                  </w:pPr>
                </w:p>
              </w:tc>
              <w:tc>
                <w:tcPr>
                  <w:tcW w:w="2085" w:type="pct"/>
                </w:tcPr>
                <w:p w14:paraId="49C536AD" w14:textId="77777777" w:rsidR="00893508" w:rsidRDefault="00893508">
                  <w:pPr>
                    <w:pStyle w:val="Day"/>
                  </w:pPr>
                </w:p>
              </w:tc>
              <w:tc>
                <w:tcPr>
                  <w:tcW w:w="1621" w:type="pct"/>
                </w:tcPr>
                <w:p w14:paraId="3D6D801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B1" w14:textId="0CF2218B" w:rsidTr="00893508">
              <w:tc>
                <w:tcPr>
                  <w:tcW w:w="1294" w:type="pct"/>
                </w:tcPr>
                <w:p w14:paraId="49C536AF" w14:textId="77777777" w:rsidR="00893508" w:rsidRDefault="00893508">
                  <w:pPr>
                    <w:pStyle w:val="Date"/>
                  </w:pPr>
                </w:p>
              </w:tc>
              <w:tc>
                <w:tcPr>
                  <w:tcW w:w="2085" w:type="pct"/>
                </w:tcPr>
                <w:p w14:paraId="49C536B0" w14:textId="77777777" w:rsidR="00893508" w:rsidRDefault="00893508">
                  <w:pPr>
                    <w:pStyle w:val="Day"/>
                  </w:pPr>
                </w:p>
              </w:tc>
              <w:tc>
                <w:tcPr>
                  <w:tcW w:w="1621" w:type="pct"/>
                </w:tcPr>
                <w:p w14:paraId="3FFD9754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B4" w14:textId="13471E4B" w:rsidTr="00893508">
              <w:tc>
                <w:tcPr>
                  <w:tcW w:w="1294" w:type="pct"/>
                </w:tcPr>
                <w:p w14:paraId="49C536B2" w14:textId="77777777" w:rsidR="00893508" w:rsidRDefault="00893508">
                  <w:pPr>
                    <w:pStyle w:val="Date"/>
                  </w:pPr>
                </w:p>
              </w:tc>
              <w:tc>
                <w:tcPr>
                  <w:tcW w:w="2085" w:type="pct"/>
                </w:tcPr>
                <w:p w14:paraId="49C536B3" w14:textId="77777777" w:rsidR="00893508" w:rsidRDefault="00893508">
                  <w:pPr>
                    <w:pStyle w:val="Day"/>
                  </w:pPr>
                </w:p>
              </w:tc>
              <w:tc>
                <w:tcPr>
                  <w:tcW w:w="1621" w:type="pct"/>
                </w:tcPr>
                <w:p w14:paraId="2A61EA21" w14:textId="77777777" w:rsidR="00893508" w:rsidRDefault="00893508">
                  <w:pPr>
                    <w:pStyle w:val="Day"/>
                  </w:pPr>
                </w:p>
              </w:tc>
            </w:tr>
          </w:tbl>
          <w:p w14:paraId="49C536B5" w14:textId="77777777" w:rsidR="007F079F" w:rsidRDefault="007F079F"/>
        </w:tc>
      </w:tr>
    </w:tbl>
    <w:p w14:paraId="49C536B7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246"/>
        <w:gridCol w:w="2155"/>
      </w:tblGrid>
      <w:tr w:rsidR="007F079F" w14:paraId="49C5371B" w14:textId="77777777">
        <w:trPr>
          <w:trHeight w:hRule="exact" w:val="10008"/>
        </w:trPr>
        <w:tc>
          <w:tcPr>
            <w:tcW w:w="11792" w:type="dxa"/>
          </w:tcPr>
          <w:p w14:paraId="49C536B8" w14:textId="77777777" w:rsidR="007F079F" w:rsidRDefault="00FF3EDE">
            <w:r>
              <w:rPr>
                <w:noProof/>
              </w:rPr>
              <w:lastRenderedPageBreak/>
              <w:drawing>
                <wp:inline distT="0" distB="0" distL="0" distR="0" wp14:anchorId="49C53AAE" wp14:editId="1C6135F2">
                  <wp:extent cx="7776584" cy="3860800"/>
                  <wp:effectExtent l="0" t="0" r="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5374" cy="3880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123"/>
              <w:gridCol w:w="6123"/>
            </w:tblGrid>
            <w:tr w:rsidR="007F079F" w14:paraId="49C536BB" w14:textId="77777777">
              <w:tc>
                <w:tcPr>
                  <w:tcW w:w="2500" w:type="pct"/>
                  <w:vAlign w:val="bottom"/>
                </w:tcPr>
                <w:p w14:paraId="49C536B9" w14:textId="77777777" w:rsidR="007F079F" w:rsidRDefault="007F079F" w:rsidP="00365C72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6BA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March</w:t>
                  </w:r>
                  <w:r>
                    <w:t xml:space="preserve"> 2013</w:t>
                  </w:r>
                </w:p>
              </w:tc>
            </w:tr>
          </w:tbl>
          <w:p w14:paraId="49C536BC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460"/>
              <w:gridCol w:w="729"/>
              <w:gridCol w:w="966"/>
            </w:tblGrid>
            <w:tr w:rsidR="00893508" w14:paraId="49C536BF" w14:textId="7BFA5A9D" w:rsidTr="00893508">
              <w:tc>
                <w:tcPr>
                  <w:tcW w:w="1220" w:type="pct"/>
                </w:tcPr>
                <w:p w14:paraId="49C536BD" w14:textId="77777777" w:rsidR="00893508" w:rsidRPr="00893508" w:rsidRDefault="00893508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01</w:t>
                  </w:r>
                </w:p>
              </w:tc>
              <w:tc>
                <w:tcPr>
                  <w:tcW w:w="2562" w:type="pct"/>
                </w:tcPr>
                <w:p w14:paraId="49C536BE" w14:textId="65A364D8" w:rsidR="00893508" w:rsidRPr="00893508" w:rsidRDefault="00893508" w:rsidP="00893508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893508">
                    <w:rPr>
                      <w:color w:val="538135" w:themeColor="accent6" w:themeShade="BF"/>
                    </w:rPr>
                    <w:t>Fri</w:t>
                  </w:r>
                </w:p>
              </w:tc>
              <w:tc>
                <w:tcPr>
                  <w:tcW w:w="1218" w:type="pct"/>
                </w:tcPr>
                <w:p w14:paraId="4E7337AA" w14:textId="342BA369" w:rsidR="00893508" w:rsidRDefault="00893508">
                  <w:pPr>
                    <w:pStyle w:val="Day"/>
                    <w:rPr>
                      <w:color w:val="538135" w:themeColor="accent6" w:themeShade="BF"/>
                    </w:rPr>
                  </w:pPr>
                  <w:r>
                    <w:rPr>
                      <w:noProof/>
                      <w:color w:val="70AD47" w:themeColor="accent6"/>
                    </w:rPr>
                    <w:drawing>
                      <wp:inline distT="0" distB="0" distL="0" distR="0" wp14:anchorId="0928D1A2" wp14:editId="7DFEE932">
                        <wp:extent cx="476316" cy="476316"/>
                        <wp:effectExtent l="0" t="0" r="0" b="0"/>
                        <wp:docPr id="11" name="Picture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724869_1306101059052_50.pn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6316" cy="47631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93508" w14:paraId="49C536C2" w14:textId="03B64152" w:rsidTr="00893508">
              <w:tc>
                <w:tcPr>
                  <w:tcW w:w="1220" w:type="pct"/>
                </w:tcPr>
                <w:p w14:paraId="49C536C0" w14:textId="77777777" w:rsidR="00893508" w:rsidRDefault="00893508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562" w:type="pct"/>
                </w:tcPr>
                <w:p w14:paraId="49C536C1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218" w:type="pct"/>
                </w:tcPr>
                <w:p w14:paraId="01F48A29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C5" w14:textId="096E1A57" w:rsidTr="00893508">
              <w:tc>
                <w:tcPr>
                  <w:tcW w:w="1220" w:type="pct"/>
                </w:tcPr>
                <w:p w14:paraId="49C536C3" w14:textId="77777777" w:rsidR="00893508" w:rsidRDefault="00893508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562" w:type="pct"/>
                </w:tcPr>
                <w:p w14:paraId="49C536C4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218" w:type="pct"/>
                </w:tcPr>
                <w:p w14:paraId="5FF5342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C8" w14:textId="6D53DCCC" w:rsidTr="00893508">
              <w:tc>
                <w:tcPr>
                  <w:tcW w:w="1220" w:type="pct"/>
                </w:tcPr>
                <w:p w14:paraId="49C536C6" w14:textId="77777777" w:rsidR="00893508" w:rsidRDefault="00893508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562" w:type="pct"/>
                </w:tcPr>
                <w:p w14:paraId="49C536C7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218" w:type="pct"/>
                </w:tcPr>
                <w:p w14:paraId="454A66E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CB" w14:textId="2884DDCB" w:rsidTr="00893508">
              <w:tc>
                <w:tcPr>
                  <w:tcW w:w="1220" w:type="pct"/>
                </w:tcPr>
                <w:p w14:paraId="49C536C9" w14:textId="77777777" w:rsidR="00893508" w:rsidRDefault="00893508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562" w:type="pct"/>
                </w:tcPr>
                <w:p w14:paraId="49C536CA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218" w:type="pct"/>
                </w:tcPr>
                <w:p w14:paraId="0C3D7317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CE" w14:textId="7E013A1C" w:rsidTr="00893508">
              <w:tc>
                <w:tcPr>
                  <w:tcW w:w="1220" w:type="pct"/>
                </w:tcPr>
                <w:p w14:paraId="49C536CC" w14:textId="77777777" w:rsidR="00893508" w:rsidRDefault="00893508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562" w:type="pct"/>
                </w:tcPr>
                <w:p w14:paraId="49C536CD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218" w:type="pct"/>
                </w:tcPr>
                <w:p w14:paraId="101F50BE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D1" w14:textId="0F8442EF" w:rsidTr="00893508">
              <w:tc>
                <w:tcPr>
                  <w:tcW w:w="1220" w:type="pct"/>
                </w:tcPr>
                <w:p w14:paraId="49C536CF" w14:textId="77777777" w:rsidR="00893508" w:rsidRDefault="00893508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562" w:type="pct"/>
                </w:tcPr>
                <w:p w14:paraId="49C536D0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218" w:type="pct"/>
                </w:tcPr>
                <w:p w14:paraId="600890F5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D4" w14:textId="43B4DD98" w:rsidTr="00893508">
              <w:tc>
                <w:tcPr>
                  <w:tcW w:w="1220" w:type="pct"/>
                </w:tcPr>
                <w:p w14:paraId="49C536D2" w14:textId="77777777" w:rsidR="00893508" w:rsidRDefault="00893508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562" w:type="pct"/>
                </w:tcPr>
                <w:p w14:paraId="49C536D3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218" w:type="pct"/>
                </w:tcPr>
                <w:p w14:paraId="0CA5E172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D7" w14:textId="3F70C7D9" w:rsidTr="00893508">
              <w:tc>
                <w:tcPr>
                  <w:tcW w:w="1220" w:type="pct"/>
                </w:tcPr>
                <w:p w14:paraId="49C536D5" w14:textId="77777777" w:rsidR="00893508" w:rsidRDefault="00893508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562" w:type="pct"/>
                </w:tcPr>
                <w:p w14:paraId="49C536D6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218" w:type="pct"/>
                </w:tcPr>
                <w:p w14:paraId="64AF9D88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DA" w14:textId="5CA32B1C" w:rsidTr="00893508">
              <w:tc>
                <w:tcPr>
                  <w:tcW w:w="1220" w:type="pct"/>
                </w:tcPr>
                <w:p w14:paraId="49C536D8" w14:textId="77777777" w:rsidR="00893508" w:rsidRDefault="00893508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562" w:type="pct"/>
                </w:tcPr>
                <w:p w14:paraId="49C536D9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218" w:type="pct"/>
                </w:tcPr>
                <w:p w14:paraId="7AB9BE57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DD" w14:textId="33C9BEF9" w:rsidTr="00893508">
              <w:tc>
                <w:tcPr>
                  <w:tcW w:w="1220" w:type="pct"/>
                </w:tcPr>
                <w:p w14:paraId="49C536DB" w14:textId="77777777" w:rsidR="00893508" w:rsidRDefault="00893508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562" w:type="pct"/>
                </w:tcPr>
                <w:p w14:paraId="49C536DC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218" w:type="pct"/>
                </w:tcPr>
                <w:p w14:paraId="5DB02E59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E0" w14:textId="593D67D0" w:rsidTr="00893508">
              <w:tc>
                <w:tcPr>
                  <w:tcW w:w="1220" w:type="pct"/>
                </w:tcPr>
                <w:p w14:paraId="49C536DE" w14:textId="77777777" w:rsidR="00893508" w:rsidRDefault="00893508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562" w:type="pct"/>
                </w:tcPr>
                <w:p w14:paraId="49C536DF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218" w:type="pct"/>
                </w:tcPr>
                <w:p w14:paraId="23C47127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E3" w14:textId="1AB407A4" w:rsidTr="00893508">
              <w:tc>
                <w:tcPr>
                  <w:tcW w:w="1220" w:type="pct"/>
                </w:tcPr>
                <w:p w14:paraId="49C536E1" w14:textId="77777777" w:rsidR="00893508" w:rsidRDefault="00893508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562" w:type="pct"/>
                </w:tcPr>
                <w:p w14:paraId="49C536E2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218" w:type="pct"/>
                </w:tcPr>
                <w:p w14:paraId="0795ED7B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E6" w14:textId="08D9F017" w:rsidTr="00893508">
              <w:tc>
                <w:tcPr>
                  <w:tcW w:w="1220" w:type="pct"/>
                </w:tcPr>
                <w:p w14:paraId="49C536E4" w14:textId="77777777" w:rsidR="00893508" w:rsidRDefault="00893508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562" w:type="pct"/>
                </w:tcPr>
                <w:p w14:paraId="49C536E5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218" w:type="pct"/>
                </w:tcPr>
                <w:p w14:paraId="2BDC572E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E9" w14:textId="4A75F469" w:rsidTr="00893508">
              <w:tc>
                <w:tcPr>
                  <w:tcW w:w="1220" w:type="pct"/>
                </w:tcPr>
                <w:p w14:paraId="49C536E7" w14:textId="77777777" w:rsidR="00893508" w:rsidRDefault="00893508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562" w:type="pct"/>
                </w:tcPr>
                <w:p w14:paraId="49C536E8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218" w:type="pct"/>
                </w:tcPr>
                <w:p w14:paraId="2A2E393C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EC" w14:textId="401A1B7F" w:rsidTr="00893508">
              <w:tc>
                <w:tcPr>
                  <w:tcW w:w="1220" w:type="pct"/>
                </w:tcPr>
                <w:p w14:paraId="49C536EA" w14:textId="77777777" w:rsidR="00893508" w:rsidRDefault="00893508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562" w:type="pct"/>
                </w:tcPr>
                <w:p w14:paraId="49C536EB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218" w:type="pct"/>
                </w:tcPr>
                <w:p w14:paraId="449D9FE4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EF" w14:textId="059B9255" w:rsidTr="00893508">
              <w:tc>
                <w:tcPr>
                  <w:tcW w:w="1220" w:type="pct"/>
                </w:tcPr>
                <w:p w14:paraId="49C536ED" w14:textId="77777777" w:rsidR="00893508" w:rsidRDefault="00893508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562" w:type="pct"/>
                </w:tcPr>
                <w:p w14:paraId="49C536EE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218" w:type="pct"/>
                </w:tcPr>
                <w:p w14:paraId="3C49708A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F2" w14:textId="5827ACD0" w:rsidTr="00893508">
              <w:tc>
                <w:tcPr>
                  <w:tcW w:w="1220" w:type="pct"/>
                </w:tcPr>
                <w:p w14:paraId="49C536F0" w14:textId="77777777" w:rsidR="00893508" w:rsidRDefault="00893508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562" w:type="pct"/>
                </w:tcPr>
                <w:p w14:paraId="49C536F1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218" w:type="pct"/>
                </w:tcPr>
                <w:p w14:paraId="051D9AA8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F5" w14:textId="5033CEF2" w:rsidTr="00893508">
              <w:tc>
                <w:tcPr>
                  <w:tcW w:w="1220" w:type="pct"/>
                </w:tcPr>
                <w:p w14:paraId="49C536F3" w14:textId="77777777" w:rsidR="00893508" w:rsidRDefault="00893508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562" w:type="pct"/>
                </w:tcPr>
                <w:p w14:paraId="49C536F4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218" w:type="pct"/>
                </w:tcPr>
                <w:p w14:paraId="6E96E823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F8" w14:textId="627016CF" w:rsidTr="00893508">
              <w:tc>
                <w:tcPr>
                  <w:tcW w:w="1220" w:type="pct"/>
                </w:tcPr>
                <w:p w14:paraId="49C536F6" w14:textId="77777777" w:rsidR="00893508" w:rsidRDefault="00893508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562" w:type="pct"/>
                </w:tcPr>
                <w:p w14:paraId="49C536F7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218" w:type="pct"/>
                </w:tcPr>
                <w:p w14:paraId="0127FA1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FB" w14:textId="278BF716" w:rsidTr="00893508">
              <w:tc>
                <w:tcPr>
                  <w:tcW w:w="1220" w:type="pct"/>
                </w:tcPr>
                <w:p w14:paraId="49C536F9" w14:textId="77777777" w:rsidR="00893508" w:rsidRDefault="00893508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562" w:type="pct"/>
                </w:tcPr>
                <w:p w14:paraId="49C536FA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218" w:type="pct"/>
                </w:tcPr>
                <w:p w14:paraId="3F92C110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6FE" w14:textId="28DC31DD" w:rsidTr="00893508">
              <w:tc>
                <w:tcPr>
                  <w:tcW w:w="1220" w:type="pct"/>
                </w:tcPr>
                <w:p w14:paraId="49C536FC" w14:textId="77777777" w:rsidR="00893508" w:rsidRDefault="00893508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562" w:type="pct"/>
                </w:tcPr>
                <w:p w14:paraId="49C536FD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218" w:type="pct"/>
                </w:tcPr>
                <w:p w14:paraId="2271BB16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01" w14:textId="23D51A0F" w:rsidTr="00893508">
              <w:tc>
                <w:tcPr>
                  <w:tcW w:w="1220" w:type="pct"/>
                </w:tcPr>
                <w:p w14:paraId="49C536FF" w14:textId="77777777" w:rsidR="00893508" w:rsidRDefault="00893508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562" w:type="pct"/>
                </w:tcPr>
                <w:p w14:paraId="49C53700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218" w:type="pct"/>
                </w:tcPr>
                <w:p w14:paraId="415570C4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04" w14:textId="2821DC45" w:rsidTr="00893508">
              <w:tc>
                <w:tcPr>
                  <w:tcW w:w="1220" w:type="pct"/>
                </w:tcPr>
                <w:p w14:paraId="49C53702" w14:textId="77777777" w:rsidR="00893508" w:rsidRDefault="00893508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562" w:type="pct"/>
                </w:tcPr>
                <w:p w14:paraId="49C53703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218" w:type="pct"/>
                </w:tcPr>
                <w:p w14:paraId="360BFB7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07" w14:textId="4F4351B2" w:rsidTr="00893508">
              <w:tc>
                <w:tcPr>
                  <w:tcW w:w="1220" w:type="pct"/>
                </w:tcPr>
                <w:p w14:paraId="49C53705" w14:textId="77777777" w:rsidR="00893508" w:rsidRDefault="00893508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562" w:type="pct"/>
                </w:tcPr>
                <w:p w14:paraId="49C53706" w14:textId="77777777" w:rsidR="00893508" w:rsidRDefault="00893508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218" w:type="pct"/>
                </w:tcPr>
                <w:p w14:paraId="64A20988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0A" w14:textId="5C8AE0BB" w:rsidTr="00893508">
              <w:tc>
                <w:tcPr>
                  <w:tcW w:w="1220" w:type="pct"/>
                </w:tcPr>
                <w:p w14:paraId="49C53708" w14:textId="77777777" w:rsidR="00893508" w:rsidRDefault="00893508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562" w:type="pct"/>
                </w:tcPr>
                <w:p w14:paraId="49C53709" w14:textId="77777777" w:rsidR="00893508" w:rsidRDefault="00893508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218" w:type="pct"/>
                </w:tcPr>
                <w:p w14:paraId="56DC587F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0D" w14:textId="32DE8D62" w:rsidTr="00893508">
              <w:tc>
                <w:tcPr>
                  <w:tcW w:w="1220" w:type="pct"/>
                </w:tcPr>
                <w:p w14:paraId="49C5370B" w14:textId="77777777" w:rsidR="00893508" w:rsidRDefault="00893508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562" w:type="pct"/>
                </w:tcPr>
                <w:p w14:paraId="49C5370C" w14:textId="77777777" w:rsidR="00893508" w:rsidRDefault="00893508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218" w:type="pct"/>
                </w:tcPr>
                <w:p w14:paraId="1EE2A91E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10" w14:textId="4CE46B59" w:rsidTr="00893508">
              <w:tc>
                <w:tcPr>
                  <w:tcW w:w="1220" w:type="pct"/>
                </w:tcPr>
                <w:p w14:paraId="49C5370E" w14:textId="77777777" w:rsidR="00893508" w:rsidRDefault="00893508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562" w:type="pct"/>
                </w:tcPr>
                <w:p w14:paraId="49C5370F" w14:textId="77777777" w:rsidR="00893508" w:rsidRDefault="00893508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218" w:type="pct"/>
                </w:tcPr>
                <w:p w14:paraId="71F70919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13" w14:textId="19FC66E9" w:rsidTr="00893508">
              <w:tc>
                <w:tcPr>
                  <w:tcW w:w="1220" w:type="pct"/>
                </w:tcPr>
                <w:p w14:paraId="49C53711" w14:textId="77777777" w:rsidR="00893508" w:rsidRDefault="00893508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562" w:type="pct"/>
                </w:tcPr>
                <w:p w14:paraId="49C53712" w14:textId="77777777" w:rsidR="00893508" w:rsidRDefault="00893508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218" w:type="pct"/>
                </w:tcPr>
                <w:p w14:paraId="0304AAA0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16" w14:textId="3A8C2155" w:rsidTr="00893508">
              <w:tc>
                <w:tcPr>
                  <w:tcW w:w="1220" w:type="pct"/>
                </w:tcPr>
                <w:p w14:paraId="49C53714" w14:textId="77777777" w:rsidR="00893508" w:rsidRDefault="00893508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562" w:type="pct"/>
                </w:tcPr>
                <w:p w14:paraId="49C53715" w14:textId="77777777" w:rsidR="00893508" w:rsidRDefault="00893508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218" w:type="pct"/>
                </w:tcPr>
                <w:p w14:paraId="2CE7991D" w14:textId="77777777" w:rsidR="00893508" w:rsidRDefault="00893508">
                  <w:pPr>
                    <w:pStyle w:val="Day"/>
                  </w:pPr>
                </w:p>
              </w:tc>
            </w:tr>
            <w:tr w:rsidR="00893508" w14:paraId="49C53719" w14:textId="70396CCA" w:rsidTr="00893508">
              <w:tc>
                <w:tcPr>
                  <w:tcW w:w="1220" w:type="pct"/>
                </w:tcPr>
                <w:p w14:paraId="49C53717" w14:textId="77777777" w:rsidR="00893508" w:rsidRDefault="00893508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562" w:type="pct"/>
                </w:tcPr>
                <w:p w14:paraId="49C53718" w14:textId="77777777" w:rsidR="00893508" w:rsidRDefault="00893508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218" w:type="pct"/>
                </w:tcPr>
                <w:p w14:paraId="660F827B" w14:textId="77777777" w:rsidR="00893508" w:rsidRDefault="00893508">
                  <w:pPr>
                    <w:pStyle w:val="Day"/>
                  </w:pPr>
                </w:p>
              </w:tc>
            </w:tr>
          </w:tbl>
          <w:p w14:paraId="49C5371A" w14:textId="77777777" w:rsidR="007F079F" w:rsidRDefault="007F079F"/>
        </w:tc>
      </w:tr>
    </w:tbl>
    <w:p w14:paraId="49C5371C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3052"/>
        <w:gridCol w:w="1521"/>
      </w:tblGrid>
      <w:tr w:rsidR="007F079F" w14:paraId="49C53780" w14:textId="77777777">
        <w:trPr>
          <w:trHeight w:hRule="exact" w:val="10008"/>
        </w:trPr>
        <w:tc>
          <w:tcPr>
            <w:tcW w:w="11792" w:type="dxa"/>
          </w:tcPr>
          <w:p w14:paraId="49C5371D" w14:textId="77777777" w:rsidR="007F079F" w:rsidRDefault="00FF3EDE">
            <w:r>
              <w:rPr>
                <w:noProof/>
              </w:rPr>
              <w:lastRenderedPageBreak/>
              <w:drawing>
                <wp:inline distT="0" distB="0" distL="0" distR="0" wp14:anchorId="49C53AB0" wp14:editId="0356CF27">
                  <wp:extent cx="8288555" cy="4662312"/>
                  <wp:effectExtent l="0" t="0" r="0" b="508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2366" cy="4681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526"/>
              <w:gridCol w:w="6526"/>
            </w:tblGrid>
            <w:tr w:rsidR="007F079F" w14:paraId="49C53720" w14:textId="77777777">
              <w:tc>
                <w:tcPr>
                  <w:tcW w:w="2500" w:type="pct"/>
                  <w:vAlign w:val="bottom"/>
                </w:tcPr>
                <w:p w14:paraId="49C5371E" w14:textId="77777777" w:rsidR="007F079F" w:rsidRDefault="007F079F" w:rsidP="00487359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71F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April</w:t>
                  </w:r>
                  <w:r>
                    <w:t xml:space="preserve"> 2013</w:t>
                  </w:r>
                </w:p>
              </w:tc>
            </w:tr>
          </w:tbl>
          <w:p w14:paraId="49C53721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684"/>
              <w:gridCol w:w="837"/>
            </w:tblGrid>
            <w:tr w:rsidR="007F079F" w14:paraId="49C53724" w14:textId="77777777">
              <w:tc>
                <w:tcPr>
                  <w:tcW w:w="2249" w:type="pct"/>
                </w:tcPr>
                <w:p w14:paraId="49C53722" w14:textId="77777777"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14:paraId="49C53723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727" w14:textId="77777777">
              <w:tc>
                <w:tcPr>
                  <w:tcW w:w="2249" w:type="pct"/>
                </w:tcPr>
                <w:p w14:paraId="49C53725" w14:textId="77777777"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14:paraId="49C53726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72A" w14:textId="77777777">
              <w:tc>
                <w:tcPr>
                  <w:tcW w:w="2249" w:type="pct"/>
                </w:tcPr>
                <w:p w14:paraId="49C53728" w14:textId="77777777"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14:paraId="49C53729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72D" w14:textId="77777777">
              <w:tc>
                <w:tcPr>
                  <w:tcW w:w="2249" w:type="pct"/>
                </w:tcPr>
                <w:p w14:paraId="49C5372B" w14:textId="77777777"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14:paraId="49C5372C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730" w14:textId="77777777">
              <w:tc>
                <w:tcPr>
                  <w:tcW w:w="2249" w:type="pct"/>
                </w:tcPr>
                <w:p w14:paraId="49C5372E" w14:textId="77777777"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14:paraId="49C5372F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733" w14:textId="77777777">
              <w:tc>
                <w:tcPr>
                  <w:tcW w:w="2249" w:type="pct"/>
                </w:tcPr>
                <w:p w14:paraId="49C53731" w14:textId="77777777"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14:paraId="49C53732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736" w14:textId="77777777">
              <w:tc>
                <w:tcPr>
                  <w:tcW w:w="2249" w:type="pct"/>
                </w:tcPr>
                <w:p w14:paraId="49C53734" w14:textId="77777777"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14:paraId="49C53735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739" w14:textId="77777777">
              <w:tc>
                <w:tcPr>
                  <w:tcW w:w="2249" w:type="pct"/>
                </w:tcPr>
                <w:p w14:paraId="49C53737" w14:textId="77777777"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14:paraId="49C53738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73C" w14:textId="77777777">
              <w:tc>
                <w:tcPr>
                  <w:tcW w:w="2249" w:type="pct"/>
                </w:tcPr>
                <w:p w14:paraId="49C5373A" w14:textId="77777777"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14:paraId="49C5373B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73F" w14:textId="77777777">
              <w:tc>
                <w:tcPr>
                  <w:tcW w:w="2249" w:type="pct"/>
                </w:tcPr>
                <w:p w14:paraId="49C5373D" w14:textId="77777777"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14:paraId="49C5373E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742" w14:textId="77777777">
              <w:tc>
                <w:tcPr>
                  <w:tcW w:w="2249" w:type="pct"/>
                </w:tcPr>
                <w:p w14:paraId="49C53740" w14:textId="77777777"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14:paraId="49C53741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745" w14:textId="77777777">
              <w:tc>
                <w:tcPr>
                  <w:tcW w:w="2249" w:type="pct"/>
                </w:tcPr>
                <w:p w14:paraId="49C53743" w14:textId="77777777"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14:paraId="49C53744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748" w14:textId="77777777">
              <w:tc>
                <w:tcPr>
                  <w:tcW w:w="2249" w:type="pct"/>
                </w:tcPr>
                <w:p w14:paraId="49C53746" w14:textId="77777777"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14:paraId="49C53747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74B" w14:textId="77777777">
              <w:tc>
                <w:tcPr>
                  <w:tcW w:w="2249" w:type="pct"/>
                </w:tcPr>
                <w:p w14:paraId="49C53749" w14:textId="77777777"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14:paraId="49C5374A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74E" w14:textId="77777777">
              <w:tc>
                <w:tcPr>
                  <w:tcW w:w="2249" w:type="pct"/>
                </w:tcPr>
                <w:p w14:paraId="49C5374C" w14:textId="77777777"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14:paraId="49C5374D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751" w14:textId="77777777">
              <w:tc>
                <w:tcPr>
                  <w:tcW w:w="2249" w:type="pct"/>
                </w:tcPr>
                <w:p w14:paraId="49C5374F" w14:textId="77777777"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14:paraId="49C53750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754" w14:textId="77777777">
              <w:tc>
                <w:tcPr>
                  <w:tcW w:w="2249" w:type="pct"/>
                </w:tcPr>
                <w:p w14:paraId="49C53752" w14:textId="77777777"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14:paraId="49C53753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757" w14:textId="77777777">
              <w:tc>
                <w:tcPr>
                  <w:tcW w:w="2249" w:type="pct"/>
                </w:tcPr>
                <w:p w14:paraId="49C53755" w14:textId="77777777"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14:paraId="49C53756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75A" w14:textId="77777777">
              <w:tc>
                <w:tcPr>
                  <w:tcW w:w="2249" w:type="pct"/>
                </w:tcPr>
                <w:p w14:paraId="49C53758" w14:textId="77777777"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14:paraId="49C53759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75D" w14:textId="77777777">
              <w:tc>
                <w:tcPr>
                  <w:tcW w:w="2249" w:type="pct"/>
                </w:tcPr>
                <w:p w14:paraId="49C5375B" w14:textId="77777777"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14:paraId="49C5375C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760" w14:textId="77777777">
              <w:tc>
                <w:tcPr>
                  <w:tcW w:w="2249" w:type="pct"/>
                </w:tcPr>
                <w:p w14:paraId="49C5375E" w14:textId="77777777"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14:paraId="49C5375F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763" w14:textId="77777777">
              <w:tc>
                <w:tcPr>
                  <w:tcW w:w="2249" w:type="pct"/>
                </w:tcPr>
                <w:p w14:paraId="49C53761" w14:textId="77777777"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14:paraId="49C53762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766" w14:textId="77777777">
              <w:tc>
                <w:tcPr>
                  <w:tcW w:w="2249" w:type="pct"/>
                </w:tcPr>
                <w:p w14:paraId="49C53764" w14:textId="77777777"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14:paraId="49C53765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769" w14:textId="77777777">
              <w:tc>
                <w:tcPr>
                  <w:tcW w:w="2249" w:type="pct"/>
                </w:tcPr>
                <w:p w14:paraId="49C53767" w14:textId="77777777"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14:paraId="49C53768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76C" w14:textId="77777777">
              <w:tc>
                <w:tcPr>
                  <w:tcW w:w="2249" w:type="pct"/>
                </w:tcPr>
                <w:p w14:paraId="49C5376A" w14:textId="77777777"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14:paraId="49C5376B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76F" w14:textId="77777777">
              <w:tc>
                <w:tcPr>
                  <w:tcW w:w="2249" w:type="pct"/>
                </w:tcPr>
                <w:p w14:paraId="49C5376D" w14:textId="77777777"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14:paraId="49C5376E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772" w14:textId="77777777">
              <w:tc>
                <w:tcPr>
                  <w:tcW w:w="2249" w:type="pct"/>
                </w:tcPr>
                <w:p w14:paraId="49C53770" w14:textId="77777777"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14:paraId="49C53771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775" w14:textId="77777777">
              <w:tc>
                <w:tcPr>
                  <w:tcW w:w="2249" w:type="pct"/>
                </w:tcPr>
                <w:p w14:paraId="49C53773" w14:textId="77777777"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14:paraId="49C53774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778" w14:textId="77777777">
              <w:tc>
                <w:tcPr>
                  <w:tcW w:w="2249" w:type="pct"/>
                </w:tcPr>
                <w:p w14:paraId="49C53776" w14:textId="77777777"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14:paraId="49C53777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77B" w14:textId="77777777">
              <w:tc>
                <w:tcPr>
                  <w:tcW w:w="2249" w:type="pct"/>
                </w:tcPr>
                <w:p w14:paraId="49C53779" w14:textId="77777777"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14:paraId="49C5377A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77E" w14:textId="77777777">
              <w:tc>
                <w:tcPr>
                  <w:tcW w:w="2249" w:type="pct"/>
                </w:tcPr>
                <w:p w14:paraId="49C5377C" w14:textId="77777777"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14:paraId="49C5377D" w14:textId="77777777" w:rsidR="007F079F" w:rsidRDefault="007F079F">
                  <w:pPr>
                    <w:pStyle w:val="Day"/>
                  </w:pPr>
                </w:p>
              </w:tc>
            </w:tr>
          </w:tbl>
          <w:p w14:paraId="49C5377F" w14:textId="77777777" w:rsidR="007F079F" w:rsidRDefault="007F079F"/>
        </w:tc>
      </w:tr>
    </w:tbl>
    <w:p w14:paraId="49C53781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406"/>
        <w:gridCol w:w="2167"/>
      </w:tblGrid>
      <w:tr w:rsidR="007F079F" w14:paraId="49C537E5" w14:textId="77777777" w:rsidTr="004710FA">
        <w:trPr>
          <w:trHeight w:hRule="exact" w:val="10791"/>
        </w:trPr>
        <w:tc>
          <w:tcPr>
            <w:tcW w:w="11792" w:type="dxa"/>
          </w:tcPr>
          <w:p w14:paraId="49C53782" w14:textId="77777777" w:rsidR="007F079F" w:rsidRDefault="00FF3EDE">
            <w:r>
              <w:rPr>
                <w:noProof/>
              </w:rPr>
              <w:lastRenderedPageBreak/>
              <w:drawing>
                <wp:inline distT="0" distB="0" distL="0" distR="0" wp14:anchorId="49C53AB2" wp14:editId="49CBB8FB">
                  <wp:extent cx="8188208" cy="6141156"/>
                  <wp:effectExtent l="0" t="0" r="381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8636" cy="61639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03"/>
              <w:gridCol w:w="6203"/>
            </w:tblGrid>
            <w:tr w:rsidR="007F079F" w14:paraId="49C53785" w14:textId="77777777">
              <w:tc>
                <w:tcPr>
                  <w:tcW w:w="2500" w:type="pct"/>
                  <w:vAlign w:val="bottom"/>
                </w:tcPr>
                <w:p w14:paraId="49C53783" w14:textId="77777777" w:rsidR="007F079F" w:rsidRDefault="007F079F" w:rsidP="004149A0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784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May</w:t>
                  </w:r>
                  <w:r>
                    <w:t xml:space="preserve"> 2013</w:t>
                  </w:r>
                </w:p>
              </w:tc>
            </w:tr>
          </w:tbl>
          <w:p w14:paraId="49C53786" w14:textId="77777777" w:rsidR="007F079F" w:rsidRDefault="007F079F"/>
        </w:tc>
        <w:tc>
          <w:tcPr>
            <w:tcW w:w="1885" w:type="dxa"/>
          </w:tcPr>
          <w:tbl>
            <w:tblPr>
              <w:tblW w:w="2227" w:type="dxa"/>
              <w:tblLook w:val="04A0" w:firstRow="1" w:lastRow="0" w:firstColumn="1" w:lastColumn="0" w:noHBand="0" w:noVBand="1"/>
              <w:tblDescription w:val="Monthly Calendar"/>
            </w:tblPr>
            <w:tblGrid>
              <w:gridCol w:w="652"/>
              <w:gridCol w:w="729"/>
              <w:gridCol w:w="846"/>
            </w:tblGrid>
            <w:tr w:rsidR="00325E3D" w14:paraId="49C53789" w14:textId="0F49A949" w:rsidTr="00325E3D">
              <w:trPr>
                <w:trHeight w:val="318"/>
              </w:trPr>
              <w:tc>
                <w:tcPr>
                  <w:tcW w:w="2149" w:type="pct"/>
                </w:tcPr>
                <w:p w14:paraId="49C53787" w14:textId="16252328" w:rsidR="00325E3D" w:rsidRDefault="00325E3D">
                  <w:pPr>
                    <w:pStyle w:val="Date"/>
                  </w:pPr>
                  <w:r>
                    <w:t xml:space="preserve"> 01</w:t>
                  </w:r>
                </w:p>
              </w:tc>
              <w:tc>
                <w:tcPr>
                  <w:tcW w:w="1426" w:type="pct"/>
                </w:tcPr>
                <w:p w14:paraId="49C53788" w14:textId="77777777" w:rsidR="00325E3D" w:rsidRDefault="00325E3D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426" w:type="pct"/>
                </w:tcPr>
                <w:p w14:paraId="17F004BA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8C" w14:textId="7713C505" w:rsidTr="00325E3D">
              <w:trPr>
                <w:trHeight w:val="318"/>
              </w:trPr>
              <w:tc>
                <w:tcPr>
                  <w:tcW w:w="2149" w:type="pct"/>
                </w:tcPr>
                <w:p w14:paraId="49C5378A" w14:textId="77777777" w:rsidR="00325E3D" w:rsidRDefault="00325E3D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1426" w:type="pct"/>
                </w:tcPr>
                <w:p w14:paraId="49C5378B" w14:textId="77777777" w:rsidR="00325E3D" w:rsidRDefault="00325E3D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426" w:type="pct"/>
                </w:tcPr>
                <w:p w14:paraId="4C7A4BEC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8F" w14:textId="74FCD4CC" w:rsidTr="00325E3D">
              <w:trPr>
                <w:trHeight w:val="318"/>
              </w:trPr>
              <w:tc>
                <w:tcPr>
                  <w:tcW w:w="2149" w:type="pct"/>
                </w:tcPr>
                <w:p w14:paraId="49C5378D" w14:textId="77777777" w:rsidR="00325E3D" w:rsidRDefault="00325E3D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1426" w:type="pct"/>
                </w:tcPr>
                <w:p w14:paraId="49C5378E" w14:textId="77777777" w:rsidR="00325E3D" w:rsidRDefault="00325E3D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426" w:type="pct"/>
                </w:tcPr>
                <w:p w14:paraId="227C91F8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92" w14:textId="2AF6E94B" w:rsidTr="00325E3D">
              <w:trPr>
                <w:trHeight w:val="333"/>
              </w:trPr>
              <w:tc>
                <w:tcPr>
                  <w:tcW w:w="2149" w:type="pct"/>
                </w:tcPr>
                <w:p w14:paraId="49C53790" w14:textId="77777777" w:rsidR="00325E3D" w:rsidRDefault="00325E3D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1426" w:type="pct"/>
                </w:tcPr>
                <w:p w14:paraId="49C53791" w14:textId="77777777" w:rsidR="00325E3D" w:rsidRDefault="00325E3D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426" w:type="pct"/>
                </w:tcPr>
                <w:p w14:paraId="5D60BACF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95" w14:textId="1212C496" w:rsidTr="00325E3D">
              <w:trPr>
                <w:trHeight w:val="864"/>
              </w:trPr>
              <w:tc>
                <w:tcPr>
                  <w:tcW w:w="2149" w:type="pct"/>
                </w:tcPr>
                <w:p w14:paraId="49C53793" w14:textId="77777777" w:rsidR="00325E3D" w:rsidRDefault="00325E3D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1426" w:type="pct"/>
                </w:tcPr>
                <w:p w14:paraId="49C53794" w14:textId="1EE43615" w:rsidR="00325E3D" w:rsidRDefault="00325E3D" w:rsidP="00325E3D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426" w:type="pct"/>
                </w:tcPr>
                <w:p w14:paraId="750C6962" w14:textId="023B92E9" w:rsidR="00325E3D" w:rsidRDefault="00325E3D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427FAA4B" wp14:editId="36B4DB30">
                        <wp:extent cx="400050" cy="529478"/>
                        <wp:effectExtent l="0" t="0" r="0" b="4445"/>
                        <wp:docPr id="30" name="Picture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0" name="u55.jp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6296" cy="5377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325E3D" w14:paraId="49C53798" w14:textId="111CB79E" w:rsidTr="00325E3D">
              <w:trPr>
                <w:trHeight w:val="318"/>
              </w:trPr>
              <w:tc>
                <w:tcPr>
                  <w:tcW w:w="2149" w:type="pct"/>
                </w:tcPr>
                <w:p w14:paraId="49C53796" w14:textId="77777777" w:rsidR="00325E3D" w:rsidRDefault="00325E3D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1426" w:type="pct"/>
                </w:tcPr>
                <w:p w14:paraId="49C53797" w14:textId="77777777" w:rsidR="00325E3D" w:rsidRDefault="00325E3D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426" w:type="pct"/>
                </w:tcPr>
                <w:p w14:paraId="15BCF19B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9B" w14:textId="44B761C7" w:rsidTr="00325E3D">
              <w:trPr>
                <w:trHeight w:val="318"/>
              </w:trPr>
              <w:tc>
                <w:tcPr>
                  <w:tcW w:w="2149" w:type="pct"/>
                </w:tcPr>
                <w:p w14:paraId="49C53799" w14:textId="77777777" w:rsidR="00325E3D" w:rsidRDefault="00325E3D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1426" w:type="pct"/>
                </w:tcPr>
                <w:p w14:paraId="49C5379A" w14:textId="77777777" w:rsidR="00325E3D" w:rsidRDefault="00325E3D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426" w:type="pct"/>
                </w:tcPr>
                <w:p w14:paraId="4A2EE995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9E" w14:textId="420A3A7B" w:rsidTr="00325E3D">
              <w:trPr>
                <w:trHeight w:val="333"/>
              </w:trPr>
              <w:tc>
                <w:tcPr>
                  <w:tcW w:w="2149" w:type="pct"/>
                </w:tcPr>
                <w:p w14:paraId="49C5379C" w14:textId="77777777" w:rsidR="00325E3D" w:rsidRDefault="00325E3D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1426" w:type="pct"/>
                </w:tcPr>
                <w:p w14:paraId="49C5379D" w14:textId="77777777" w:rsidR="00325E3D" w:rsidRDefault="00325E3D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426" w:type="pct"/>
                </w:tcPr>
                <w:p w14:paraId="1D725DAC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A1" w14:textId="2F18D8BC" w:rsidTr="00325E3D">
              <w:trPr>
                <w:trHeight w:val="318"/>
              </w:trPr>
              <w:tc>
                <w:tcPr>
                  <w:tcW w:w="2149" w:type="pct"/>
                </w:tcPr>
                <w:p w14:paraId="49C5379F" w14:textId="77777777" w:rsidR="00325E3D" w:rsidRDefault="00325E3D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1426" w:type="pct"/>
                </w:tcPr>
                <w:p w14:paraId="49C537A0" w14:textId="77777777" w:rsidR="00325E3D" w:rsidRDefault="00325E3D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426" w:type="pct"/>
                </w:tcPr>
                <w:p w14:paraId="673F7598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A4" w14:textId="17D3532C" w:rsidTr="00325E3D">
              <w:trPr>
                <w:trHeight w:val="318"/>
              </w:trPr>
              <w:tc>
                <w:tcPr>
                  <w:tcW w:w="2149" w:type="pct"/>
                </w:tcPr>
                <w:p w14:paraId="49C537A2" w14:textId="77777777" w:rsidR="00325E3D" w:rsidRDefault="00325E3D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1426" w:type="pct"/>
                </w:tcPr>
                <w:p w14:paraId="49C537A3" w14:textId="77777777" w:rsidR="00325E3D" w:rsidRDefault="00325E3D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426" w:type="pct"/>
                </w:tcPr>
                <w:p w14:paraId="212A765C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A7" w14:textId="302FF286" w:rsidTr="00325E3D">
              <w:trPr>
                <w:trHeight w:val="318"/>
              </w:trPr>
              <w:tc>
                <w:tcPr>
                  <w:tcW w:w="2149" w:type="pct"/>
                </w:tcPr>
                <w:p w14:paraId="49C537A5" w14:textId="77777777" w:rsidR="00325E3D" w:rsidRDefault="00325E3D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1426" w:type="pct"/>
                </w:tcPr>
                <w:p w14:paraId="49C537A6" w14:textId="77777777" w:rsidR="00325E3D" w:rsidRDefault="00325E3D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426" w:type="pct"/>
                </w:tcPr>
                <w:p w14:paraId="3A77DA18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AA" w14:textId="128DF276" w:rsidTr="00325E3D">
              <w:trPr>
                <w:trHeight w:val="318"/>
              </w:trPr>
              <w:tc>
                <w:tcPr>
                  <w:tcW w:w="2149" w:type="pct"/>
                </w:tcPr>
                <w:p w14:paraId="49C537A8" w14:textId="77777777" w:rsidR="00325E3D" w:rsidRDefault="00325E3D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1426" w:type="pct"/>
                </w:tcPr>
                <w:p w14:paraId="49C537A9" w14:textId="77777777" w:rsidR="00325E3D" w:rsidRDefault="00325E3D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426" w:type="pct"/>
                </w:tcPr>
                <w:p w14:paraId="6A9B4107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AD" w14:textId="595F2AB3" w:rsidTr="00325E3D">
              <w:trPr>
                <w:trHeight w:val="318"/>
              </w:trPr>
              <w:tc>
                <w:tcPr>
                  <w:tcW w:w="2149" w:type="pct"/>
                </w:tcPr>
                <w:p w14:paraId="49C537AB" w14:textId="77777777" w:rsidR="00325E3D" w:rsidRDefault="00325E3D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1426" w:type="pct"/>
                </w:tcPr>
                <w:p w14:paraId="49C537AC" w14:textId="77777777" w:rsidR="00325E3D" w:rsidRDefault="00325E3D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426" w:type="pct"/>
                </w:tcPr>
                <w:p w14:paraId="32F601D3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B0" w14:textId="02FD993D" w:rsidTr="00325E3D">
              <w:trPr>
                <w:trHeight w:val="318"/>
              </w:trPr>
              <w:tc>
                <w:tcPr>
                  <w:tcW w:w="2149" w:type="pct"/>
                </w:tcPr>
                <w:p w14:paraId="49C537AE" w14:textId="77777777" w:rsidR="00325E3D" w:rsidRDefault="00325E3D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1426" w:type="pct"/>
                </w:tcPr>
                <w:p w14:paraId="49C537AF" w14:textId="77777777" w:rsidR="00325E3D" w:rsidRDefault="00325E3D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426" w:type="pct"/>
                </w:tcPr>
                <w:p w14:paraId="55EC7C5F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B3" w14:textId="1F0FF5D0" w:rsidTr="00325E3D">
              <w:trPr>
                <w:trHeight w:val="318"/>
              </w:trPr>
              <w:tc>
                <w:tcPr>
                  <w:tcW w:w="2149" w:type="pct"/>
                </w:tcPr>
                <w:p w14:paraId="49C537B1" w14:textId="77777777" w:rsidR="00325E3D" w:rsidRDefault="00325E3D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1426" w:type="pct"/>
                </w:tcPr>
                <w:p w14:paraId="49C537B2" w14:textId="77777777" w:rsidR="00325E3D" w:rsidRDefault="00325E3D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426" w:type="pct"/>
                </w:tcPr>
                <w:p w14:paraId="4255FC70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B6" w14:textId="3B1B28A5" w:rsidTr="00325E3D">
              <w:trPr>
                <w:trHeight w:val="333"/>
              </w:trPr>
              <w:tc>
                <w:tcPr>
                  <w:tcW w:w="2149" w:type="pct"/>
                </w:tcPr>
                <w:p w14:paraId="49C537B4" w14:textId="77777777" w:rsidR="00325E3D" w:rsidRDefault="00325E3D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1426" w:type="pct"/>
                </w:tcPr>
                <w:p w14:paraId="49C537B5" w14:textId="77777777" w:rsidR="00325E3D" w:rsidRDefault="00325E3D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426" w:type="pct"/>
                </w:tcPr>
                <w:p w14:paraId="1BF315CA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B9" w14:textId="0D9FF64A" w:rsidTr="00325E3D">
              <w:trPr>
                <w:trHeight w:val="318"/>
              </w:trPr>
              <w:tc>
                <w:tcPr>
                  <w:tcW w:w="2149" w:type="pct"/>
                </w:tcPr>
                <w:p w14:paraId="49C537B7" w14:textId="77777777" w:rsidR="00325E3D" w:rsidRDefault="00325E3D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1426" w:type="pct"/>
                </w:tcPr>
                <w:p w14:paraId="49C537B8" w14:textId="77777777" w:rsidR="00325E3D" w:rsidRDefault="00325E3D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426" w:type="pct"/>
                </w:tcPr>
                <w:p w14:paraId="4CB82775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BC" w14:textId="218E22F7" w:rsidTr="00325E3D">
              <w:trPr>
                <w:trHeight w:val="318"/>
              </w:trPr>
              <w:tc>
                <w:tcPr>
                  <w:tcW w:w="2149" w:type="pct"/>
                </w:tcPr>
                <w:p w14:paraId="49C537BA" w14:textId="77777777" w:rsidR="00325E3D" w:rsidRDefault="00325E3D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1426" w:type="pct"/>
                </w:tcPr>
                <w:p w14:paraId="49C537BB" w14:textId="77777777" w:rsidR="00325E3D" w:rsidRDefault="00325E3D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426" w:type="pct"/>
                </w:tcPr>
                <w:p w14:paraId="64E02D61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BF" w14:textId="5EC3C5E0" w:rsidTr="00325E3D">
              <w:trPr>
                <w:trHeight w:val="318"/>
              </w:trPr>
              <w:tc>
                <w:tcPr>
                  <w:tcW w:w="2149" w:type="pct"/>
                </w:tcPr>
                <w:p w14:paraId="49C537BD" w14:textId="77777777" w:rsidR="00325E3D" w:rsidRDefault="00325E3D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1426" w:type="pct"/>
                </w:tcPr>
                <w:p w14:paraId="49C537BE" w14:textId="77777777" w:rsidR="00325E3D" w:rsidRDefault="00325E3D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426" w:type="pct"/>
                </w:tcPr>
                <w:p w14:paraId="178B00B6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C2" w14:textId="1C26ECD8" w:rsidTr="00325E3D">
              <w:trPr>
                <w:trHeight w:val="318"/>
              </w:trPr>
              <w:tc>
                <w:tcPr>
                  <w:tcW w:w="2149" w:type="pct"/>
                </w:tcPr>
                <w:p w14:paraId="49C537C0" w14:textId="77777777" w:rsidR="00325E3D" w:rsidRDefault="00325E3D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1426" w:type="pct"/>
                </w:tcPr>
                <w:p w14:paraId="49C537C1" w14:textId="77777777" w:rsidR="00325E3D" w:rsidRDefault="00325E3D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426" w:type="pct"/>
                </w:tcPr>
                <w:p w14:paraId="1C58D2BE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C5" w14:textId="2E585E4E" w:rsidTr="00325E3D">
              <w:trPr>
                <w:trHeight w:val="318"/>
              </w:trPr>
              <w:tc>
                <w:tcPr>
                  <w:tcW w:w="2149" w:type="pct"/>
                </w:tcPr>
                <w:p w14:paraId="49C537C3" w14:textId="77777777" w:rsidR="00325E3D" w:rsidRDefault="00325E3D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1426" w:type="pct"/>
                </w:tcPr>
                <w:p w14:paraId="49C537C4" w14:textId="77777777" w:rsidR="00325E3D" w:rsidRDefault="00325E3D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426" w:type="pct"/>
                </w:tcPr>
                <w:p w14:paraId="0F26A6E3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C8" w14:textId="13B1FB57" w:rsidTr="00325E3D">
              <w:trPr>
                <w:trHeight w:val="318"/>
              </w:trPr>
              <w:tc>
                <w:tcPr>
                  <w:tcW w:w="2149" w:type="pct"/>
                </w:tcPr>
                <w:p w14:paraId="49C537C6" w14:textId="77777777" w:rsidR="00325E3D" w:rsidRDefault="00325E3D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1426" w:type="pct"/>
                </w:tcPr>
                <w:p w14:paraId="49C537C7" w14:textId="77777777" w:rsidR="00325E3D" w:rsidRDefault="00325E3D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426" w:type="pct"/>
                </w:tcPr>
                <w:p w14:paraId="2E03ECAF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CB" w14:textId="7862C1A1" w:rsidTr="00325E3D">
              <w:trPr>
                <w:trHeight w:val="318"/>
              </w:trPr>
              <w:tc>
                <w:tcPr>
                  <w:tcW w:w="2149" w:type="pct"/>
                </w:tcPr>
                <w:p w14:paraId="49C537C9" w14:textId="77777777" w:rsidR="00325E3D" w:rsidRDefault="00325E3D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1426" w:type="pct"/>
                </w:tcPr>
                <w:p w14:paraId="49C537CA" w14:textId="77777777" w:rsidR="00325E3D" w:rsidRDefault="00325E3D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426" w:type="pct"/>
                </w:tcPr>
                <w:p w14:paraId="7FAB39CA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CE" w14:textId="0463B747" w:rsidTr="00325E3D">
              <w:trPr>
                <w:trHeight w:val="333"/>
              </w:trPr>
              <w:tc>
                <w:tcPr>
                  <w:tcW w:w="2149" w:type="pct"/>
                </w:tcPr>
                <w:p w14:paraId="49C537CC" w14:textId="77777777" w:rsidR="00325E3D" w:rsidRDefault="00325E3D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1426" w:type="pct"/>
                </w:tcPr>
                <w:p w14:paraId="49C537CD" w14:textId="77777777" w:rsidR="00325E3D" w:rsidRDefault="00325E3D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426" w:type="pct"/>
                </w:tcPr>
                <w:p w14:paraId="007ADE1D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D1" w14:textId="60D1CA7B" w:rsidTr="00325E3D">
              <w:trPr>
                <w:trHeight w:val="318"/>
              </w:trPr>
              <w:tc>
                <w:tcPr>
                  <w:tcW w:w="2149" w:type="pct"/>
                </w:tcPr>
                <w:p w14:paraId="49C537CF" w14:textId="77777777" w:rsidR="00325E3D" w:rsidRDefault="00325E3D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1426" w:type="pct"/>
                </w:tcPr>
                <w:p w14:paraId="49C537D0" w14:textId="77777777" w:rsidR="00325E3D" w:rsidRDefault="00325E3D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426" w:type="pct"/>
                </w:tcPr>
                <w:p w14:paraId="6B51B679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D4" w14:textId="159F6D82" w:rsidTr="00325E3D">
              <w:trPr>
                <w:trHeight w:val="318"/>
              </w:trPr>
              <w:tc>
                <w:tcPr>
                  <w:tcW w:w="2149" w:type="pct"/>
                </w:tcPr>
                <w:p w14:paraId="49C537D2" w14:textId="77777777" w:rsidR="00325E3D" w:rsidRDefault="00325E3D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1426" w:type="pct"/>
                </w:tcPr>
                <w:p w14:paraId="49C537D3" w14:textId="77777777" w:rsidR="00325E3D" w:rsidRDefault="00325E3D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426" w:type="pct"/>
                </w:tcPr>
                <w:p w14:paraId="2038C7B4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D7" w14:textId="5CA9C21D" w:rsidTr="00325E3D">
              <w:trPr>
                <w:trHeight w:val="318"/>
              </w:trPr>
              <w:tc>
                <w:tcPr>
                  <w:tcW w:w="2149" w:type="pct"/>
                </w:tcPr>
                <w:p w14:paraId="49C537D5" w14:textId="77777777" w:rsidR="00325E3D" w:rsidRDefault="00325E3D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1426" w:type="pct"/>
                </w:tcPr>
                <w:p w14:paraId="49C537D6" w14:textId="77777777" w:rsidR="00325E3D" w:rsidRDefault="00325E3D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426" w:type="pct"/>
                </w:tcPr>
                <w:p w14:paraId="7788C4A6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DA" w14:textId="323EDAEA" w:rsidTr="00325E3D">
              <w:trPr>
                <w:trHeight w:val="318"/>
              </w:trPr>
              <w:tc>
                <w:tcPr>
                  <w:tcW w:w="2149" w:type="pct"/>
                </w:tcPr>
                <w:p w14:paraId="49C537D8" w14:textId="77777777" w:rsidR="00325E3D" w:rsidRDefault="00325E3D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1426" w:type="pct"/>
                </w:tcPr>
                <w:p w14:paraId="49C537D9" w14:textId="77777777" w:rsidR="00325E3D" w:rsidRDefault="00325E3D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426" w:type="pct"/>
                </w:tcPr>
                <w:p w14:paraId="30611069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DD" w14:textId="75FB522D" w:rsidTr="00325E3D">
              <w:trPr>
                <w:trHeight w:val="318"/>
              </w:trPr>
              <w:tc>
                <w:tcPr>
                  <w:tcW w:w="2149" w:type="pct"/>
                </w:tcPr>
                <w:p w14:paraId="49C537DB" w14:textId="77777777" w:rsidR="00325E3D" w:rsidRDefault="00325E3D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1426" w:type="pct"/>
                </w:tcPr>
                <w:p w14:paraId="49C537DC" w14:textId="77777777" w:rsidR="00325E3D" w:rsidRDefault="00325E3D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426" w:type="pct"/>
                </w:tcPr>
                <w:p w14:paraId="458C839B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E0" w14:textId="396ACADD" w:rsidTr="00325E3D">
              <w:trPr>
                <w:trHeight w:val="318"/>
              </w:trPr>
              <w:tc>
                <w:tcPr>
                  <w:tcW w:w="2149" w:type="pct"/>
                </w:tcPr>
                <w:p w14:paraId="49C537DE" w14:textId="77777777" w:rsidR="00325E3D" w:rsidRDefault="00325E3D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1426" w:type="pct"/>
                </w:tcPr>
                <w:p w14:paraId="49C537DF" w14:textId="77777777" w:rsidR="00325E3D" w:rsidRDefault="00325E3D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426" w:type="pct"/>
                </w:tcPr>
                <w:p w14:paraId="50F54EA9" w14:textId="77777777" w:rsidR="00325E3D" w:rsidRDefault="00325E3D">
                  <w:pPr>
                    <w:pStyle w:val="Day"/>
                  </w:pPr>
                </w:p>
              </w:tc>
            </w:tr>
            <w:tr w:rsidR="00325E3D" w14:paraId="49C537E3" w14:textId="69250F33" w:rsidTr="00325E3D">
              <w:trPr>
                <w:trHeight w:val="1107"/>
              </w:trPr>
              <w:tc>
                <w:tcPr>
                  <w:tcW w:w="2149" w:type="pct"/>
                </w:tcPr>
                <w:p w14:paraId="49C537E1" w14:textId="77777777" w:rsidR="00325E3D" w:rsidRDefault="00325E3D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1426" w:type="pct"/>
                </w:tcPr>
                <w:p w14:paraId="49C537E2" w14:textId="77777777" w:rsidR="00325E3D" w:rsidRDefault="00325E3D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426" w:type="pct"/>
                </w:tcPr>
                <w:p w14:paraId="4DC50B71" w14:textId="77777777" w:rsidR="00325E3D" w:rsidRDefault="00325E3D">
                  <w:pPr>
                    <w:pStyle w:val="Day"/>
                  </w:pPr>
                </w:p>
              </w:tc>
            </w:tr>
          </w:tbl>
          <w:p w14:paraId="49C537E4" w14:textId="77777777" w:rsidR="007F079F" w:rsidRDefault="007F079F"/>
        </w:tc>
      </w:tr>
    </w:tbl>
    <w:p w14:paraId="49C537E6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623"/>
        <w:gridCol w:w="1950"/>
      </w:tblGrid>
      <w:tr w:rsidR="007F079F" w14:paraId="49C5384A" w14:textId="77777777" w:rsidTr="004710FA">
        <w:trPr>
          <w:trHeight w:hRule="exact" w:val="10413"/>
        </w:trPr>
        <w:tc>
          <w:tcPr>
            <w:tcW w:w="11792" w:type="dxa"/>
          </w:tcPr>
          <w:p w14:paraId="49C537E7" w14:textId="77777777" w:rsidR="007F079F" w:rsidRDefault="00FF3EDE">
            <w:r>
              <w:rPr>
                <w:noProof/>
              </w:rPr>
              <w:drawing>
                <wp:inline distT="0" distB="0" distL="0" distR="0" wp14:anchorId="49C53AB4" wp14:editId="02617DE2">
                  <wp:extent cx="8506063" cy="4481689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9515" cy="45098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311"/>
              <w:gridCol w:w="6312"/>
            </w:tblGrid>
            <w:tr w:rsidR="007F079F" w14:paraId="49C537EA" w14:textId="77777777">
              <w:tc>
                <w:tcPr>
                  <w:tcW w:w="2500" w:type="pct"/>
                  <w:vAlign w:val="bottom"/>
                </w:tcPr>
                <w:p w14:paraId="49C537E8" w14:textId="77777777" w:rsidR="007F079F" w:rsidRDefault="007F079F" w:rsidP="004149A0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7E9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June</w:t>
                  </w:r>
                  <w:r>
                    <w:t xml:space="preserve"> 2013</w:t>
                  </w:r>
                </w:p>
              </w:tc>
            </w:tr>
          </w:tbl>
          <w:p w14:paraId="49C537EB" w14:textId="77777777" w:rsidR="007F079F" w:rsidRDefault="007F079F"/>
        </w:tc>
        <w:tc>
          <w:tcPr>
            <w:tcW w:w="1885" w:type="dxa"/>
          </w:tcPr>
          <w:tbl>
            <w:tblPr>
              <w:tblW w:w="2043" w:type="dxa"/>
              <w:tblLook w:val="04A0" w:firstRow="1" w:lastRow="0" w:firstColumn="1" w:lastColumn="0" w:noHBand="0" w:noVBand="1"/>
              <w:tblDescription w:val="Monthly Calendar"/>
            </w:tblPr>
            <w:tblGrid>
              <w:gridCol w:w="572"/>
              <w:gridCol w:w="1471"/>
            </w:tblGrid>
            <w:tr w:rsidR="007F079F" w14:paraId="49C537EE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7EC" w14:textId="77777777"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3600" w:type="pct"/>
                </w:tcPr>
                <w:p w14:paraId="49C537ED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7F1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7EF" w14:textId="77777777"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3600" w:type="pct"/>
                </w:tcPr>
                <w:p w14:paraId="49C537F0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7F4" w14:textId="77777777" w:rsidTr="004710FA">
              <w:trPr>
                <w:trHeight w:val="289"/>
              </w:trPr>
              <w:tc>
                <w:tcPr>
                  <w:tcW w:w="1400" w:type="pct"/>
                </w:tcPr>
                <w:p w14:paraId="49C537F2" w14:textId="77777777"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3600" w:type="pct"/>
                </w:tcPr>
                <w:p w14:paraId="49C537F3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7F7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7F5" w14:textId="77777777"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3600" w:type="pct"/>
                </w:tcPr>
                <w:p w14:paraId="49C537F6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7FA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7F8" w14:textId="77777777"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3600" w:type="pct"/>
                </w:tcPr>
                <w:p w14:paraId="49C537F9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7FD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7FB" w14:textId="77777777"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3600" w:type="pct"/>
                </w:tcPr>
                <w:p w14:paraId="49C537FC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00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7FE" w14:textId="77777777"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3600" w:type="pct"/>
                </w:tcPr>
                <w:p w14:paraId="49C537FF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03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01" w14:textId="77777777"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3600" w:type="pct"/>
                </w:tcPr>
                <w:p w14:paraId="49C53802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06" w14:textId="77777777" w:rsidTr="004710FA">
              <w:trPr>
                <w:trHeight w:val="289"/>
              </w:trPr>
              <w:tc>
                <w:tcPr>
                  <w:tcW w:w="1400" w:type="pct"/>
                </w:tcPr>
                <w:p w14:paraId="49C53804" w14:textId="77777777"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3600" w:type="pct"/>
                </w:tcPr>
                <w:p w14:paraId="49C53805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09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07" w14:textId="77777777"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3600" w:type="pct"/>
                </w:tcPr>
                <w:p w14:paraId="49C53808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0C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0A" w14:textId="77777777"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3600" w:type="pct"/>
                </w:tcPr>
                <w:p w14:paraId="49C5380B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0F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0D" w14:textId="77777777"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3600" w:type="pct"/>
                </w:tcPr>
                <w:p w14:paraId="49C5380E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12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10" w14:textId="77777777"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3600" w:type="pct"/>
                </w:tcPr>
                <w:p w14:paraId="49C53811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15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13" w14:textId="77777777"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3600" w:type="pct"/>
                </w:tcPr>
                <w:p w14:paraId="49C53814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18" w14:textId="77777777" w:rsidTr="004710FA">
              <w:trPr>
                <w:trHeight w:val="289"/>
              </w:trPr>
              <w:tc>
                <w:tcPr>
                  <w:tcW w:w="1400" w:type="pct"/>
                </w:tcPr>
                <w:p w14:paraId="49C53816" w14:textId="77777777"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3600" w:type="pct"/>
                </w:tcPr>
                <w:p w14:paraId="49C53817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1B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19" w14:textId="77777777"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3600" w:type="pct"/>
                </w:tcPr>
                <w:p w14:paraId="49C5381A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1E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1C" w14:textId="77777777"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3600" w:type="pct"/>
                </w:tcPr>
                <w:p w14:paraId="49C5381D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21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1F" w14:textId="77777777"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3600" w:type="pct"/>
                </w:tcPr>
                <w:p w14:paraId="49C53820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24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22" w14:textId="77777777"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3600" w:type="pct"/>
                </w:tcPr>
                <w:p w14:paraId="49C53823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27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25" w14:textId="77777777"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3600" w:type="pct"/>
                </w:tcPr>
                <w:p w14:paraId="49C53826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2A" w14:textId="77777777" w:rsidTr="004710FA">
              <w:trPr>
                <w:trHeight w:val="289"/>
              </w:trPr>
              <w:tc>
                <w:tcPr>
                  <w:tcW w:w="1400" w:type="pct"/>
                </w:tcPr>
                <w:p w14:paraId="49C53828" w14:textId="77777777"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3600" w:type="pct"/>
                </w:tcPr>
                <w:p w14:paraId="49C53829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2D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2B" w14:textId="77777777"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3600" w:type="pct"/>
                </w:tcPr>
                <w:p w14:paraId="49C5382C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30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2E" w14:textId="77777777"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3600" w:type="pct"/>
                </w:tcPr>
                <w:p w14:paraId="49C5382F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33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31" w14:textId="77777777"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3600" w:type="pct"/>
                </w:tcPr>
                <w:p w14:paraId="49C53832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36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34" w14:textId="77777777"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3600" w:type="pct"/>
                </w:tcPr>
                <w:p w14:paraId="49C53835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39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37" w14:textId="77777777"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3600" w:type="pct"/>
                </w:tcPr>
                <w:p w14:paraId="49C53838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3C" w14:textId="77777777" w:rsidTr="004710FA">
              <w:trPr>
                <w:trHeight w:val="289"/>
              </w:trPr>
              <w:tc>
                <w:tcPr>
                  <w:tcW w:w="1400" w:type="pct"/>
                </w:tcPr>
                <w:p w14:paraId="49C5383A" w14:textId="77777777"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3600" w:type="pct"/>
                </w:tcPr>
                <w:p w14:paraId="49C5383B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3F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3D" w14:textId="77777777"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3600" w:type="pct"/>
                </w:tcPr>
                <w:p w14:paraId="49C5383E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42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40" w14:textId="77777777"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3600" w:type="pct"/>
                </w:tcPr>
                <w:p w14:paraId="49C53841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45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43" w14:textId="77777777"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3600" w:type="pct"/>
                </w:tcPr>
                <w:p w14:paraId="49C53844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48" w14:textId="77777777" w:rsidTr="004710FA">
              <w:trPr>
                <w:trHeight w:val="306"/>
              </w:trPr>
              <w:tc>
                <w:tcPr>
                  <w:tcW w:w="1400" w:type="pct"/>
                </w:tcPr>
                <w:p w14:paraId="49C53846" w14:textId="77777777" w:rsidR="007F079F" w:rsidRDefault="007F079F">
                  <w:pPr>
                    <w:pStyle w:val="Date"/>
                  </w:pPr>
                </w:p>
              </w:tc>
              <w:tc>
                <w:tcPr>
                  <w:tcW w:w="3600" w:type="pct"/>
                </w:tcPr>
                <w:p w14:paraId="49C53847" w14:textId="77777777" w:rsidR="007F079F" w:rsidRDefault="007F079F">
                  <w:pPr>
                    <w:pStyle w:val="Day"/>
                  </w:pPr>
                </w:p>
              </w:tc>
            </w:tr>
          </w:tbl>
          <w:p w14:paraId="49C53849" w14:textId="77777777" w:rsidR="007F079F" w:rsidRDefault="007F079F"/>
        </w:tc>
      </w:tr>
    </w:tbl>
    <w:p w14:paraId="49C5384B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360"/>
        <w:gridCol w:w="1885"/>
      </w:tblGrid>
      <w:tr w:rsidR="007F079F" w14:paraId="49C538AF" w14:textId="77777777">
        <w:trPr>
          <w:trHeight w:hRule="exact" w:val="10008"/>
        </w:trPr>
        <w:tc>
          <w:tcPr>
            <w:tcW w:w="11792" w:type="dxa"/>
          </w:tcPr>
          <w:p w14:paraId="49C5384C" w14:textId="77777777" w:rsidR="007F079F" w:rsidRDefault="00FF3EDE">
            <w:r>
              <w:rPr>
                <w:noProof/>
              </w:rPr>
              <w:drawing>
                <wp:inline distT="0" distB="0" distL="0" distR="0" wp14:anchorId="49C53AB6" wp14:editId="57E79A37">
                  <wp:extent cx="7843255" cy="5554133"/>
                  <wp:effectExtent l="0" t="0" r="5715" b="889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2320" cy="55676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180"/>
              <w:gridCol w:w="6180"/>
            </w:tblGrid>
            <w:tr w:rsidR="007F079F" w14:paraId="49C5384F" w14:textId="77777777">
              <w:tc>
                <w:tcPr>
                  <w:tcW w:w="2500" w:type="pct"/>
                  <w:vAlign w:val="bottom"/>
                </w:tcPr>
                <w:p w14:paraId="49C5384D" w14:textId="77777777"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84E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July</w:t>
                  </w:r>
                  <w:r>
                    <w:t xml:space="preserve"> 2013</w:t>
                  </w:r>
                </w:p>
              </w:tc>
            </w:tr>
          </w:tbl>
          <w:p w14:paraId="49C53850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 w14:paraId="49C53853" w14:textId="77777777">
              <w:tc>
                <w:tcPr>
                  <w:tcW w:w="2249" w:type="pct"/>
                </w:tcPr>
                <w:p w14:paraId="49C53851" w14:textId="77777777"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14:paraId="49C53852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56" w14:textId="77777777">
              <w:tc>
                <w:tcPr>
                  <w:tcW w:w="2249" w:type="pct"/>
                </w:tcPr>
                <w:p w14:paraId="49C53854" w14:textId="77777777"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14:paraId="49C53855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59" w14:textId="77777777">
              <w:tc>
                <w:tcPr>
                  <w:tcW w:w="2249" w:type="pct"/>
                </w:tcPr>
                <w:p w14:paraId="49C53857" w14:textId="77777777"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14:paraId="49C53858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5C" w14:textId="77777777">
              <w:tc>
                <w:tcPr>
                  <w:tcW w:w="2249" w:type="pct"/>
                </w:tcPr>
                <w:p w14:paraId="49C5385A" w14:textId="77777777"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14:paraId="49C5385B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5F" w14:textId="77777777">
              <w:tc>
                <w:tcPr>
                  <w:tcW w:w="2249" w:type="pct"/>
                </w:tcPr>
                <w:p w14:paraId="49C5385D" w14:textId="77777777"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14:paraId="49C5385E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62" w14:textId="77777777">
              <w:tc>
                <w:tcPr>
                  <w:tcW w:w="2249" w:type="pct"/>
                </w:tcPr>
                <w:p w14:paraId="49C53860" w14:textId="77777777"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14:paraId="49C53861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65" w14:textId="77777777">
              <w:tc>
                <w:tcPr>
                  <w:tcW w:w="2249" w:type="pct"/>
                </w:tcPr>
                <w:p w14:paraId="49C53863" w14:textId="77777777"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14:paraId="49C53864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68" w14:textId="77777777">
              <w:tc>
                <w:tcPr>
                  <w:tcW w:w="2249" w:type="pct"/>
                </w:tcPr>
                <w:p w14:paraId="49C53866" w14:textId="77777777"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14:paraId="49C53867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6B" w14:textId="77777777">
              <w:tc>
                <w:tcPr>
                  <w:tcW w:w="2249" w:type="pct"/>
                </w:tcPr>
                <w:p w14:paraId="49C53869" w14:textId="77777777"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14:paraId="49C5386A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6E" w14:textId="77777777">
              <w:tc>
                <w:tcPr>
                  <w:tcW w:w="2249" w:type="pct"/>
                </w:tcPr>
                <w:p w14:paraId="49C5386C" w14:textId="77777777"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14:paraId="49C5386D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71" w14:textId="77777777">
              <w:tc>
                <w:tcPr>
                  <w:tcW w:w="2249" w:type="pct"/>
                </w:tcPr>
                <w:p w14:paraId="49C5386F" w14:textId="77777777"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14:paraId="49C53870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74" w14:textId="77777777">
              <w:tc>
                <w:tcPr>
                  <w:tcW w:w="2249" w:type="pct"/>
                </w:tcPr>
                <w:p w14:paraId="49C53872" w14:textId="77777777"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14:paraId="49C53873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77" w14:textId="77777777">
              <w:tc>
                <w:tcPr>
                  <w:tcW w:w="2249" w:type="pct"/>
                </w:tcPr>
                <w:p w14:paraId="49C53875" w14:textId="77777777"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14:paraId="49C53876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7A" w14:textId="77777777">
              <w:tc>
                <w:tcPr>
                  <w:tcW w:w="2249" w:type="pct"/>
                </w:tcPr>
                <w:p w14:paraId="49C53878" w14:textId="77777777"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14:paraId="49C53879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7D" w14:textId="77777777">
              <w:tc>
                <w:tcPr>
                  <w:tcW w:w="2249" w:type="pct"/>
                </w:tcPr>
                <w:p w14:paraId="49C5387B" w14:textId="77777777"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14:paraId="49C5387C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80" w14:textId="77777777">
              <w:tc>
                <w:tcPr>
                  <w:tcW w:w="2249" w:type="pct"/>
                </w:tcPr>
                <w:p w14:paraId="49C5387E" w14:textId="77777777"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14:paraId="49C5387F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83" w14:textId="77777777">
              <w:tc>
                <w:tcPr>
                  <w:tcW w:w="2249" w:type="pct"/>
                </w:tcPr>
                <w:p w14:paraId="49C53881" w14:textId="77777777"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14:paraId="49C53882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86" w14:textId="77777777">
              <w:tc>
                <w:tcPr>
                  <w:tcW w:w="2249" w:type="pct"/>
                </w:tcPr>
                <w:p w14:paraId="49C53884" w14:textId="77777777"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14:paraId="49C53885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89" w14:textId="77777777">
              <w:tc>
                <w:tcPr>
                  <w:tcW w:w="2249" w:type="pct"/>
                </w:tcPr>
                <w:p w14:paraId="49C53887" w14:textId="77777777"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14:paraId="49C53888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8C" w14:textId="77777777">
              <w:tc>
                <w:tcPr>
                  <w:tcW w:w="2249" w:type="pct"/>
                </w:tcPr>
                <w:p w14:paraId="49C5388A" w14:textId="77777777"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14:paraId="49C5388B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8F" w14:textId="77777777">
              <w:tc>
                <w:tcPr>
                  <w:tcW w:w="2249" w:type="pct"/>
                </w:tcPr>
                <w:p w14:paraId="49C5388D" w14:textId="77777777"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14:paraId="49C5388E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92" w14:textId="77777777">
              <w:tc>
                <w:tcPr>
                  <w:tcW w:w="2249" w:type="pct"/>
                </w:tcPr>
                <w:p w14:paraId="49C53890" w14:textId="77777777"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14:paraId="49C53891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95" w14:textId="77777777">
              <w:tc>
                <w:tcPr>
                  <w:tcW w:w="2249" w:type="pct"/>
                </w:tcPr>
                <w:p w14:paraId="49C53893" w14:textId="77777777"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14:paraId="49C53894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98" w14:textId="77777777">
              <w:tc>
                <w:tcPr>
                  <w:tcW w:w="2249" w:type="pct"/>
                </w:tcPr>
                <w:p w14:paraId="49C53896" w14:textId="77777777"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14:paraId="49C53897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89B" w14:textId="77777777">
              <w:tc>
                <w:tcPr>
                  <w:tcW w:w="2249" w:type="pct"/>
                </w:tcPr>
                <w:p w14:paraId="49C53899" w14:textId="77777777"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14:paraId="49C5389A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89E" w14:textId="77777777">
              <w:tc>
                <w:tcPr>
                  <w:tcW w:w="2249" w:type="pct"/>
                </w:tcPr>
                <w:p w14:paraId="49C5389C" w14:textId="77777777"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14:paraId="49C5389D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8A1" w14:textId="77777777">
              <w:tc>
                <w:tcPr>
                  <w:tcW w:w="2249" w:type="pct"/>
                </w:tcPr>
                <w:p w14:paraId="49C5389F" w14:textId="77777777"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14:paraId="49C538A0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8A4" w14:textId="77777777">
              <w:tc>
                <w:tcPr>
                  <w:tcW w:w="2249" w:type="pct"/>
                </w:tcPr>
                <w:p w14:paraId="49C538A2" w14:textId="77777777"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14:paraId="49C538A3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8A7" w14:textId="77777777">
              <w:tc>
                <w:tcPr>
                  <w:tcW w:w="2249" w:type="pct"/>
                </w:tcPr>
                <w:p w14:paraId="49C538A5" w14:textId="77777777"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14:paraId="49C538A6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8AA" w14:textId="77777777">
              <w:tc>
                <w:tcPr>
                  <w:tcW w:w="2249" w:type="pct"/>
                </w:tcPr>
                <w:p w14:paraId="49C538A8" w14:textId="77777777"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14:paraId="49C538A9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8AD" w14:textId="77777777">
              <w:tc>
                <w:tcPr>
                  <w:tcW w:w="2249" w:type="pct"/>
                </w:tcPr>
                <w:p w14:paraId="49C538AB" w14:textId="77777777"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1" w:type="pct"/>
                </w:tcPr>
                <w:p w14:paraId="49C538AC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</w:tbl>
          <w:p w14:paraId="49C538AE" w14:textId="77777777" w:rsidR="007F079F" w:rsidRDefault="007F079F"/>
        </w:tc>
      </w:tr>
    </w:tbl>
    <w:p w14:paraId="49C538B0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589"/>
        <w:gridCol w:w="1984"/>
      </w:tblGrid>
      <w:tr w:rsidR="007F079F" w14:paraId="49C53914" w14:textId="77777777">
        <w:trPr>
          <w:trHeight w:hRule="exact" w:val="10008"/>
        </w:trPr>
        <w:tc>
          <w:tcPr>
            <w:tcW w:w="11792" w:type="dxa"/>
          </w:tcPr>
          <w:p w14:paraId="49C538B1" w14:textId="77777777" w:rsidR="007F079F" w:rsidRDefault="00FF3EDE">
            <w:r>
              <w:rPr>
                <w:noProof/>
              </w:rPr>
              <w:lastRenderedPageBreak/>
              <w:drawing>
                <wp:inline distT="0" distB="0" distL="0" distR="0" wp14:anchorId="49C53AB8" wp14:editId="7B356B11">
                  <wp:extent cx="8308623" cy="5192889"/>
                  <wp:effectExtent l="0" t="0" r="0" b="825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2415" cy="52015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94"/>
              <w:gridCol w:w="6295"/>
            </w:tblGrid>
            <w:tr w:rsidR="007F079F" w14:paraId="49C538B4" w14:textId="77777777">
              <w:tc>
                <w:tcPr>
                  <w:tcW w:w="2500" w:type="pct"/>
                  <w:vAlign w:val="bottom"/>
                </w:tcPr>
                <w:p w14:paraId="49C538B2" w14:textId="77777777"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8B3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August</w:t>
                  </w:r>
                  <w:r>
                    <w:t xml:space="preserve"> 2013</w:t>
                  </w:r>
                </w:p>
              </w:tc>
            </w:tr>
          </w:tbl>
          <w:p w14:paraId="49C538B5" w14:textId="77777777" w:rsidR="007F079F" w:rsidRDefault="007F079F"/>
        </w:tc>
        <w:tc>
          <w:tcPr>
            <w:tcW w:w="1885" w:type="dxa"/>
          </w:tcPr>
          <w:tbl>
            <w:tblPr>
              <w:tblW w:w="2036" w:type="dxa"/>
              <w:tblLook w:val="04A0" w:firstRow="1" w:lastRow="0" w:firstColumn="1" w:lastColumn="0" w:noHBand="0" w:noVBand="1"/>
              <w:tblDescription w:val="Monthly Calendar"/>
            </w:tblPr>
            <w:tblGrid>
              <w:gridCol w:w="460"/>
              <w:gridCol w:w="729"/>
              <w:gridCol w:w="847"/>
            </w:tblGrid>
            <w:tr w:rsidR="004710FA" w14:paraId="49C538B8" w14:textId="107DA9D4" w:rsidTr="004710FA">
              <w:tc>
                <w:tcPr>
                  <w:tcW w:w="1130" w:type="pct"/>
                </w:tcPr>
                <w:p w14:paraId="49C538B6" w14:textId="77777777" w:rsidR="004710FA" w:rsidRDefault="004710FA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1790" w:type="pct"/>
                </w:tcPr>
                <w:p w14:paraId="49C538B7" w14:textId="77777777" w:rsidR="004710FA" w:rsidRDefault="004710FA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2080" w:type="pct"/>
                </w:tcPr>
                <w:p w14:paraId="3FE8EB21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BB" w14:textId="51DF03F7" w:rsidTr="004710FA">
              <w:tc>
                <w:tcPr>
                  <w:tcW w:w="1130" w:type="pct"/>
                </w:tcPr>
                <w:p w14:paraId="49C538B9" w14:textId="77777777" w:rsidR="004710FA" w:rsidRDefault="004710FA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1790" w:type="pct"/>
                </w:tcPr>
                <w:p w14:paraId="49C538BA" w14:textId="77777777" w:rsidR="004710FA" w:rsidRDefault="004710FA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2080" w:type="pct"/>
                </w:tcPr>
                <w:p w14:paraId="73A7F1B8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BE" w14:textId="3E892ABF" w:rsidTr="004710FA">
              <w:tc>
                <w:tcPr>
                  <w:tcW w:w="1130" w:type="pct"/>
                </w:tcPr>
                <w:p w14:paraId="49C538BC" w14:textId="77777777" w:rsidR="004710FA" w:rsidRDefault="004710FA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1790" w:type="pct"/>
                </w:tcPr>
                <w:p w14:paraId="49C538BD" w14:textId="77777777" w:rsidR="004710FA" w:rsidRDefault="004710FA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2080" w:type="pct"/>
                </w:tcPr>
                <w:p w14:paraId="2F39BFDF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C1" w14:textId="31DCA04E" w:rsidTr="004710FA">
              <w:tc>
                <w:tcPr>
                  <w:tcW w:w="1130" w:type="pct"/>
                </w:tcPr>
                <w:p w14:paraId="49C538BF" w14:textId="77777777" w:rsidR="004710FA" w:rsidRDefault="004710FA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1790" w:type="pct"/>
                </w:tcPr>
                <w:p w14:paraId="49C538C0" w14:textId="77777777" w:rsidR="004710FA" w:rsidRDefault="004710FA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2080" w:type="pct"/>
                </w:tcPr>
                <w:p w14:paraId="77FEA7ED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C4" w14:textId="1F3F5079" w:rsidTr="004710FA">
              <w:tc>
                <w:tcPr>
                  <w:tcW w:w="1130" w:type="pct"/>
                </w:tcPr>
                <w:p w14:paraId="49C538C2" w14:textId="77777777" w:rsidR="004710FA" w:rsidRDefault="004710FA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1790" w:type="pct"/>
                </w:tcPr>
                <w:p w14:paraId="49C538C3" w14:textId="77777777" w:rsidR="004710FA" w:rsidRDefault="004710FA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2080" w:type="pct"/>
                </w:tcPr>
                <w:p w14:paraId="5AFEFB4F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C7" w14:textId="51EEE9FA" w:rsidTr="004710FA">
              <w:tc>
                <w:tcPr>
                  <w:tcW w:w="1130" w:type="pct"/>
                </w:tcPr>
                <w:p w14:paraId="49C538C5" w14:textId="77777777" w:rsidR="004710FA" w:rsidRDefault="004710FA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1790" w:type="pct"/>
                </w:tcPr>
                <w:p w14:paraId="49C538C6" w14:textId="77777777" w:rsidR="004710FA" w:rsidRDefault="004710FA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2080" w:type="pct"/>
                </w:tcPr>
                <w:p w14:paraId="55930611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CA" w14:textId="0A8BAC4F" w:rsidTr="004710FA">
              <w:tc>
                <w:tcPr>
                  <w:tcW w:w="1130" w:type="pct"/>
                </w:tcPr>
                <w:p w14:paraId="49C538C8" w14:textId="77777777" w:rsidR="004710FA" w:rsidRDefault="004710FA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1790" w:type="pct"/>
                </w:tcPr>
                <w:p w14:paraId="49C538C9" w14:textId="77777777" w:rsidR="004710FA" w:rsidRDefault="004710FA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2080" w:type="pct"/>
                </w:tcPr>
                <w:p w14:paraId="2B5E1A8F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CD" w14:textId="5802B9A1" w:rsidTr="004710FA">
              <w:tc>
                <w:tcPr>
                  <w:tcW w:w="1130" w:type="pct"/>
                </w:tcPr>
                <w:p w14:paraId="49C538CB" w14:textId="77777777" w:rsidR="004710FA" w:rsidRDefault="004710FA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1790" w:type="pct"/>
                </w:tcPr>
                <w:p w14:paraId="49C538CC" w14:textId="77777777" w:rsidR="004710FA" w:rsidRDefault="004710FA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2080" w:type="pct"/>
                </w:tcPr>
                <w:p w14:paraId="7B9848CD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D0" w14:textId="78BC0CEB" w:rsidTr="004710FA">
              <w:tc>
                <w:tcPr>
                  <w:tcW w:w="1130" w:type="pct"/>
                </w:tcPr>
                <w:p w14:paraId="49C538CE" w14:textId="77777777" w:rsidR="004710FA" w:rsidRDefault="004710FA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1790" w:type="pct"/>
                </w:tcPr>
                <w:p w14:paraId="49C538CF" w14:textId="77777777" w:rsidR="004710FA" w:rsidRDefault="004710FA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2080" w:type="pct"/>
                </w:tcPr>
                <w:p w14:paraId="61489B84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D3" w14:textId="41EB94DB" w:rsidTr="004710FA">
              <w:tc>
                <w:tcPr>
                  <w:tcW w:w="1130" w:type="pct"/>
                </w:tcPr>
                <w:p w14:paraId="49C538D1" w14:textId="77777777" w:rsidR="004710FA" w:rsidRDefault="004710FA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1790" w:type="pct"/>
                </w:tcPr>
                <w:p w14:paraId="49C538D2" w14:textId="77777777" w:rsidR="004710FA" w:rsidRDefault="004710FA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2080" w:type="pct"/>
                </w:tcPr>
                <w:p w14:paraId="05BA6C1B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D6" w14:textId="21CD4FAC" w:rsidTr="004710FA">
              <w:tc>
                <w:tcPr>
                  <w:tcW w:w="1130" w:type="pct"/>
                </w:tcPr>
                <w:p w14:paraId="49C538D4" w14:textId="77777777" w:rsidR="004710FA" w:rsidRDefault="004710FA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1790" w:type="pct"/>
                </w:tcPr>
                <w:p w14:paraId="49C538D5" w14:textId="77777777" w:rsidR="004710FA" w:rsidRDefault="004710FA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2080" w:type="pct"/>
                </w:tcPr>
                <w:p w14:paraId="5C7646BC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D9" w14:textId="7CEA1227" w:rsidTr="004710FA">
              <w:tc>
                <w:tcPr>
                  <w:tcW w:w="1130" w:type="pct"/>
                </w:tcPr>
                <w:p w14:paraId="49C538D7" w14:textId="77777777" w:rsidR="004710FA" w:rsidRDefault="004710FA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1790" w:type="pct"/>
                </w:tcPr>
                <w:p w14:paraId="49C538D8" w14:textId="77777777" w:rsidR="004710FA" w:rsidRDefault="004710FA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2080" w:type="pct"/>
                </w:tcPr>
                <w:p w14:paraId="3AC76478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DC" w14:textId="13D88F07" w:rsidTr="004710FA">
              <w:tc>
                <w:tcPr>
                  <w:tcW w:w="1130" w:type="pct"/>
                </w:tcPr>
                <w:p w14:paraId="49C538DA" w14:textId="77777777" w:rsidR="004710FA" w:rsidRDefault="004710FA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1790" w:type="pct"/>
                </w:tcPr>
                <w:p w14:paraId="49C538DB" w14:textId="77777777" w:rsidR="004710FA" w:rsidRDefault="004710FA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2080" w:type="pct"/>
                </w:tcPr>
                <w:p w14:paraId="75F3B5DD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DF" w14:textId="4E3E8A67" w:rsidTr="004710FA">
              <w:tc>
                <w:tcPr>
                  <w:tcW w:w="1130" w:type="pct"/>
                </w:tcPr>
                <w:p w14:paraId="49C538DD" w14:textId="77777777" w:rsidR="004710FA" w:rsidRDefault="004710FA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1790" w:type="pct"/>
                </w:tcPr>
                <w:p w14:paraId="49C538DE" w14:textId="77777777" w:rsidR="004710FA" w:rsidRDefault="004710FA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2080" w:type="pct"/>
                </w:tcPr>
                <w:p w14:paraId="505070CD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E2" w14:textId="2F0012E5" w:rsidTr="004710FA">
              <w:tc>
                <w:tcPr>
                  <w:tcW w:w="1130" w:type="pct"/>
                </w:tcPr>
                <w:p w14:paraId="49C538E0" w14:textId="77777777" w:rsidR="004710FA" w:rsidRDefault="004710FA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1790" w:type="pct"/>
                </w:tcPr>
                <w:p w14:paraId="49C538E1" w14:textId="77777777" w:rsidR="004710FA" w:rsidRDefault="004710FA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2080" w:type="pct"/>
                </w:tcPr>
                <w:p w14:paraId="30E1AF0A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E5" w14:textId="2DC2F489" w:rsidTr="004710FA">
              <w:tc>
                <w:tcPr>
                  <w:tcW w:w="1130" w:type="pct"/>
                </w:tcPr>
                <w:p w14:paraId="49C538E3" w14:textId="77777777" w:rsidR="004710FA" w:rsidRDefault="004710FA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1790" w:type="pct"/>
                </w:tcPr>
                <w:p w14:paraId="49C538E4" w14:textId="77777777" w:rsidR="004710FA" w:rsidRDefault="004710FA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2080" w:type="pct"/>
                </w:tcPr>
                <w:p w14:paraId="2B2C04B6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E8" w14:textId="5A6B7536" w:rsidTr="004710FA">
              <w:tc>
                <w:tcPr>
                  <w:tcW w:w="1130" w:type="pct"/>
                </w:tcPr>
                <w:p w14:paraId="49C538E6" w14:textId="77777777" w:rsidR="004710FA" w:rsidRDefault="004710FA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1790" w:type="pct"/>
                </w:tcPr>
                <w:p w14:paraId="49C538E7" w14:textId="77777777" w:rsidR="004710FA" w:rsidRDefault="004710FA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2080" w:type="pct"/>
                </w:tcPr>
                <w:p w14:paraId="677C8EA1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EB" w14:textId="3F8BAC20" w:rsidTr="004710FA">
              <w:tc>
                <w:tcPr>
                  <w:tcW w:w="1130" w:type="pct"/>
                </w:tcPr>
                <w:p w14:paraId="49C538E9" w14:textId="77777777" w:rsidR="004710FA" w:rsidRDefault="004710FA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1790" w:type="pct"/>
                </w:tcPr>
                <w:p w14:paraId="49C538EA" w14:textId="77777777" w:rsidR="004710FA" w:rsidRDefault="004710FA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2080" w:type="pct"/>
                </w:tcPr>
                <w:p w14:paraId="6C5725F5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EE" w14:textId="750366D4" w:rsidTr="004710FA">
              <w:tc>
                <w:tcPr>
                  <w:tcW w:w="1130" w:type="pct"/>
                </w:tcPr>
                <w:p w14:paraId="49C538EC" w14:textId="77777777" w:rsidR="004710FA" w:rsidRDefault="004710FA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1790" w:type="pct"/>
                </w:tcPr>
                <w:p w14:paraId="49C538ED" w14:textId="77777777" w:rsidR="004710FA" w:rsidRDefault="004710FA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2080" w:type="pct"/>
                </w:tcPr>
                <w:p w14:paraId="1E8CCFC6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F1" w14:textId="01A91C43" w:rsidTr="004710FA">
              <w:tc>
                <w:tcPr>
                  <w:tcW w:w="1130" w:type="pct"/>
                </w:tcPr>
                <w:p w14:paraId="49C538EF" w14:textId="77777777" w:rsidR="004710FA" w:rsidRDefault="004710FA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1790" w:type="pct"/>
                </w:tcPr>
                <w:p w14:paraId="49C538F0" w14:textId="77777777" w:rsidR="004710FA" w:rsidRDefault="004710FA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2080" w:type="pct"/>
                </w:tcPr>
                <w:p w14:paraId="4FADE4A5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F4" w14:textId="64A742E7" w:rsidTr="004710FA">
              <w:tc>
                <w:tcPr>
                  <w:tcW w:w="1130" w:type="pct"/>
                </w:tcPr>
                <w:p w14:paraId="49C538F2" w14:textId="77777777" w:rsidR="004710FA" w:rsidRDefault="004710FA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1790" w:type="pct"/>
                </w:tcPr>
                <w:p w14:paraId="49C538F3" w14:textId="77777777" w:rsidR="004710FA" w:rsidRDefault="004710FA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2080" w:type="pct"/>
                </w:tcPr>
                <w:p w14:paraId="7FBE8622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F7" w14:textId="79C5FB48" w:rsidTr="004710FA">
              <w:tc>
                <w:tcPr>
                  <w:tcW w:w="1130" w:type="pct"/>
                </w:tcPr>
                <w:p w14:paraId="49C538F5" w14:textId="77777777" w:rsidR="004710FA" w:rsidRDefault="004710FA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1790" w:type="pct"/>
                </w:tcPr>
                <w:p w14:paraId="49C538F6" w14:textId="77777777" w:rsidR="004710FA" w:rsidRDefault="004710FA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2080" w:type="pct"/>
                </w:tcPr>
                <w:p w14:paraId="3B45E43B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FA" w14:textId="4C650B1C" w:rsidTr="004710FA">
              <w:tc>
                <w:tcPr>
                  <w:tcW w:w="1130" w:type="pct"/>
                </w:tcPr>
                <w:p w14:paraId="49C538F8" w14:textId="77777777" w:rsidR="004710FA" w:rsidRDefault="004710FA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1790" w:type="pct"/>
                </w:tcPr>
                <w:p w14:paraId="49C538F9" w14:textId="77777777" w:rsidR="004710FA" w:rsidRDefault="004710FA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2080" w:type="pct"/>
                </w:tcPr>
                <w:p w14:paraId="5B680FF4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8FD" w14:textId="78F5780A" w:rsidTr="004710FA">
              <w:tc>
                <w:tcPr>
                  <w:tcW w:w="1130" w:type="pct"/>
                </w:tcPr>
                <w:p w14:paraId="49C538FB" w14:textId="77777777" w:rsidR="004710FA" w:rsidRDefault="004710FA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1790" w:type="pct"/>
                </w:tcPr>
                <w:p w14:paraId="49C538FC" w14:textId="77777777" w:rsidR="004710FA" w:rsidRDefault="004710FA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2080" w:type="pct"/>
                </w:tcPr>
                <w:p w14:paraId="7C0B077F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00" w14:textId="39B2E057" w:rsidTr="004710FA">
              <w:tc>
                <w:tcPr>
                  <w:tcW w:w="1130" w:type="pct"/>
                </w:tcPr>
                <w:p w14:paraId="49C538FE" w14:textId="77777777" w:rsidR="004710FA" w:rsidRDefault="004710FA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1790" w:type="pct"/>
                </w:tcPr>
                <w:p w14:paraId="49C538FF" w14:textId="77777777" w:rsidR="004710FA" w:rsidRDefault="004710FA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2080" w:type="pct"/>
                </w:tcPr>
                <w:p w14:paraId="1E553210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03" w14:textId="7C55EDC8" w:rsidTr="004710FA">
              <w:tc>
                <w:tcPr>
                  <w:tcW w:w="1130" w:type="pct"/>
                </w:tcPr>
                <w:p w14:paraId="49C53901" w14:textId="77777777" w:rsidR="004710FA" w:rsidRDefault="004710FA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1790" w:type="pct"/>
                </w:tcPr>
                <w:p w14:paraId="49C53902" w14:textId="77777777" w:rsidR="004710FA" w:rsidRDefault="004710FA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2080" w:type="pct"/>
                </w:tcPr>
                <w:p w14:paraId="07900F2A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06" w14:textId="28F1DBBC" w:rsidTr="004710FA">
              <w:tc>
                <w:tcPr>
                  <w:tcW w:w="1130" w:type="pct"/>
                </w:tcPr>
                <w:p w14:paraId="49C53904" w14:textId="77777777" w:rsidR="004710FA" w:rsidRDefault="004710FA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1790" w:type="pct"/>
                </w:tcPr>
                <w:p w14:paraId="49C53905" w14:textId="77777777" w:rsidR="004710FA" w:rsidRDefault="004710FA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2080" w:type="pct"/>
                </w:tcPr>
                <w:p w14:paraId="6187883F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09" w14:textId="02E99A69" w:rsidTr="004710FA">
              <w:tc>
                <w:tcPr>
                  <w:tcW w:w="1130" w:type="pct"/>
                </w:tcPr>
                <w:p w14:paraId="49C53907" w14:textId="77777777" w:rsidR="004710FA" w:rsidRDefault="004710FA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1790" w:type="pct"/>
                </w:tcPr>
                <w:p w14:paraId="49C53908" w14:textId="77777777" w:rsidR="004710FA" w:rsidRDefault="004710FA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2080" w:type="pct"/>
                </w:tcPr>
                <w:p w14:paraId="56D571CE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0C" w14:textId="727F7FCC" w:rsidTr="004710FA">
              <w:tc>
                <w:tcPr>
                  <w:tcW w:w="1130" w:type="pct"/>
                </w:tcPr>
                <w:p w14:paraId="49C5390A" w14:textId="77777777" w:rsidR="004710FA" w:rsidRDefault="004710FA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1790" w:type="pct"/>
                </w:tcPr>
                <w:p w14:paraId="49C5390B" w14:textId="77777777" w:rsidR="004710FA" w:rsidRDefault="004710FA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2080" w:type="pct"/>
                </w:tcPr>
                <w:p w14:paraId="2056AEA5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0F" w14:textId="1D7A37E6" w:rsidTr="004710FA">
              <w:tc>
                <w:tcPr>
                  <w:tcW w:w="1130" w:type="pct"/>
                </w:tcPr>
                <w:p w14:paraId="49C5390D" w14:textId="77777777" w:rsidR="004710FA" w:rsidRDefault="004710FA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1790" w:type="pct"/>
                </w:tcPr>
                <w:p w14:paraId="49C5390E" w14:textId="77777777" w:rsidR="004710FA" w:rsidRDefault="004710FA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2080" w:type="pct"/>
                </w:tcPr>
                <w:p w14:paraId="74BF4593" w14:textId="77777777" w:rsidR="004710FA" w:rsidRDefault="004710FA">
                  <w:pPr>
                    <w:pStyle w:val="Day"/>
                  </w:pPr>
                </w:p>
              </w:tc>
            </w:tr>
            <w:tr w:rsidR="004710FA" w14:paraId="49C53912" w14:textId="18B9FEFF" w:rsidTr="004710FA">
              <w:tc>
                <w:tcPr>
                  <w:tcW w:w="1130" w:type="pct"/>
                </w:tcPr>
                <w:p w14:paraId="49C53910" w14:textId="77777777" w:rsidR="004710FA" w:rsidRDefault="004710FA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1790" w:type="pct"/>
                </w:tcPr>
                <w:p w14:paraId="49C53911" w14:textId="77777777" w:rsidR="004710FA" w:rsidRDefault="004710FA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2080" w:type="pct"/>
                </w:tcPr>
                <w:p w14:paraId="32782B78" w14:textId="77777777" w:rsidR="004710FA" w:rsidRDefault="004710FA">
                  <w:pPr>
                    <w:pStyle w:val="Day"/>
                  </w:pPr>
                </w:p>
              </w:tc>
            </w:tr>
          </w:tbl>
          <w:p w14:paraId="49C53913" w14:textId="77777777" w:rsidR="007F079F" w:rsidRDefault="007F079F"/>
        </w:tc>
      </w:tr>
    </w:tbl>
    <w:p w14:paraId="49C53915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523"/>
        <w:gridCol w:w="1360"/>
        <w:gridCol w:w="690"/>
      </w:tblGrid>
      <w:tr w:rsidR="007F3F15" w14:paraId="49C53979" w14:textId="4B493C2A" w:rsidTr="007F3F15">
        <w:trPr>
          <w:trHeight w:hRule="exact" w:val="10008"/>
        </w:trPr>
        <w:tc>
          <w:tcPr>
            <w:tcW w:w="12523" w:type="dxa"/>
          </w:tcPr>
          <w:p w14:paraId="49C53916" w14:textId="77777777" w:rsidR="007F3F15" w:rsidRDefault="007F3F15">
            <w:r>
              <w:rPr>
                <w:noProof/>
              </w:rPr>
              <w:lastRenderedPageBreak/>
              <w:drawing>
                <wp:inline distT="0" distB="0" distL="0" distR="0" wp14:anchorId="49C53ABA" wp14:editId="49C53ABB">
                  <wp:extent cx="7952391" cy="4473220"/>
                  <wp:effectExtent l="0" t="0" r="0" b="381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2391" cy="447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61"/>
              <w:gridCol w:w="6262"/>
            </w:tblGrid>
            <w:tr w:rsidR="007F3F15" w14:paraId="49C53919" w14:textId="77777777">
              <w:tc>
                <w:tcPr>
                  <w:tcW w:w="2500" w:type="pct"/>
                  <w:vAlign w:val="bottom"/>
                </w:tcPr>
                <w:p w14:paraId="49C53917" w14:textId="77777777" w:rsidR="007F3F15" w:rsidRDefault="007F3F15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918" w14:textId="77777777" w:rsidR="007F3F15" w:rsidRDefault="007F3F15">
                  <w:pPr>
                    <w:pStyle w:val="Year"/>
                  </w:pPr>
                  <w:r>
                    <w:rPr>
                      <w:rStyle w:val="Month"/>
                    </w:rPr>
                    <w:t>September</w:t>
                  </w:r>
                  <w:r>
                    <w:t xml:space="preserve"> 2013</w:t>
                  </w:r>
                </w:p>
              </w:tc>
            </w:tr>
          </w:tbl>
          <w:p w14:paraId="49C5391A" w14:textId="77777777" w:rsidR="007F3F15" w:rsidRDefault="007F3F15"/>
        </w:tc>
        <w:tc>
          <w:tcPr>
            <w:tcW w:w="1420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612"/>
              <w:gridCol w:w="748"/>
            </w:tblGrid>
            <w:tr w:rsidR="007F3F15" w14:paraId="49C5391D" w14:textId="77777777">
              <w:tc>
                <w:tcPr>
                  <w:tcW w:w="2249" w:type="pct"/>
                </w:tcPr>
                <w:p w14:paraId="49C5391B" w14:textId="77777777" w:rsidR="007F3F15" w:rsidRDefault="007F3F15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14:paraId="49C5391C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3F15" w14:paraId="49C53920" w14:textId="77777777">
              <w:tc>
                <w:tcPr>
                  <w:tcW w:w="2249" w:type="pct"/>
                </w:tcPr>
                <w:p w14:paraId="49C5391E" w14:textId="77777777" w:rsidR="007F3F15" w:rsidRDefault="007F3F15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14:paraId="49C5391F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3F15" w14:paraId="49C53923" w14:textId="77777777">
              <w:tc>
                <w:tcPr>
                  <w:tcW w:w="2249" w:type="pct"/>
                </w:tcPr>
                <w:p w14:paraId="49C53921" w14:textId="77777777" w:rsidR="007F3F15" w:rsidRDefault="007F3F15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14:paraId="49C53922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3F15" w14:paraId="49C53926" w14:textId="77777777">
              <w:tc>
                <w:tcPr>
                  <w:tcW w:w="2249" w:type="pct"/>
                </w:tcPr>
                <w:p w14:paraId="49C53924" w14:textId="77777777" w:rsidR="007F3F15" w:rsidRDefault="007F3F15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14:paraId="49C53925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3F15" w14:paraId="49C53929" w14:textId="77777777">
              <w:tc>
                <w:tcPr>
                  <w:tcW w:w="2249" w:type="pct"/>
                </w:tcPr>
                <w:p w14:paraId="49C53927" w14:textId="77777777" w:rsidR="007F3F15" w:rsidRDefault="007F3F15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14:paraId="49C53928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3F15" w14:paraId="49C5392C" w14:textId="77777777">
              <w:tc>
                <w:tcPr>
                  <w:tcW w:w="2249" w:type="pct"/>
                </w:tcPr>
                <w:p w14:paraId="49C5392A" w14:textId="77777777" w:rsidR="007F3F15" w:rsidRDefault="007F3F15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14:paraId="49C5392B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3F15" w14:paraId="49C5392F" w14:textId="77777777">
              <w:tc>
                <w:tcPr>
                  <w:tcW w:w="2249" w:type="pct"/>
                </w:tcPr>
                <w:p w14:paraId="49C5392D" w14:textId="77777777" w:rsidR="007F3F15" w:rsidRDefault="007F3F15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14:paraId="49C5392E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3F15" w14:paraId="49C53932" w14:textId="77777777">
              <w:tc>
                <w:tcPr>
                  <w:tcW w:w="2249" w:type="pct"/>
                </w:tcPr>
                <w:p w14:paraId="49C53930" w14:textId="77777777" w:rsidR="007F3F15" w:rsidRDefault="007F3F15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14:paraId="49C53931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3F15" w14:paraId="49C53935" w14:textId="77777777">
              <w:tc>
                <w:tcPr>
                  <w:tcW w:w="2249" w:type="pct"/>
                </w:tcPr>
                <w:p w14:paraId="49C53933" w14:textId="77777777" w:rsidR="007F3F15" w:rsidRDefault="007F3F15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14:paraId="49C53934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3F15" w14:paraId="49C53938" w14:textId="77777777">
              <w:tc>
                <w:tcPr>
                  <w:tcW w:w="2249" w:type="pct"/>
                </w:tcPr>
                <w:p w14:paraId="49C53936" w14:textId="77777777" w:rsidR="007F3F15" w:rsidRDefault="007F3F15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14:paraId="49C53937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3F15" w14:paraId="49C5393B" w14:textId="77777777">
              <w:tc>
                <w:tcPr>
                  <w:tcW w:w="2249" w:type="pct"/>
                </w:tcPr>
                <w:p w14:paraId="49C53939" w14:textId="77777777" w:rsidR="007F3F15" w:rsidRDefault="007F3F15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14:paraId="49C5393A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3F15" w14:paraId="49C5393E" w14:textId="77777777">
              <w:tc>
                <w:tcPr>
                  <w:tcW w:w="2249" w:type="pct"/>
                </w:tcPr>
                <w:p w14:paraId="49C5393C" w14:textId="77777777" w:rsidR="007F3F15" w:rsidRDefault="007F3F15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14:paraId="49C5393D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3F15" w14:paraId="49C53941" w14:textId="77777777">
              <w:tc>
                <w:tcPr>
                  <w:tcW w:w="2249" w:type="pct"/>
                </w:tcPr>
                <w:p w14:paraId="49C5393F" w14:textId="77777777" w:rsidR="007F3F15" w:rsidRDefault="007F3F15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14:paraId="49C53940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3F15" w14:paraId="49C53944" w14:textId="77777777">
              <w:tc>
                <w:tcPr>
                  <w:tcW w:w="2249" w:type="pct"/>
                </w:tcPr>
                <w:p w14:paraId="49C53942" w14:textId="77777777" w:rsidR="007F3F15" w:rsidRDefault="007F3F15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14:paraId="49C53943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3F15" w14:paraId="49C53947" w14:textId="77777777">
              <w:tc>
                <w:tcPr>
                  <w:tcW w:w="2249" w:type="pct"/>
                </w:tcPr>
                <w:p w14:paraId="49C53945" w14:textId="77777777" w:rsidR="007F3F15" w:rsidRDefault="007F3F15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14:paraId="49C53946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3F15" w14:paraId="49C5394A" w14:textId="77777777">
              <w:tc>
                <w:tcPr>
                  <w:tcW w:w="2249" w:type="pct"/>
                </w:tcPr>
                <w:p w14:paraId="49C53948" w14:textId="77777777" w:rsidR="007F3F15" w:rsidRDefault="007F3F15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14:paraId="49C53949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3F15" w14:paraId="49C5394D" w14:textId="77777777">
              <w:tc>
                <w:tcPr>
                  <w:tcW w:w="2249" w:type="pct"/>
                </w:tcPr>
                <w:p w14:paraId="49C5394B" w14:textId="77777777" w:rsidR="007F3F15" w:rsidRDefault="007F3F15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14:paraId="49C5394C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3F15" w14:paraId="49C53950" w14:textId="77777777">
              <w:tc>
                <w:tcPr>
                  <w:tcW w:w="2249" w:type="pct"/>
                </w:tcPr>
                <w:p w14:paraId="49C5394E" w14:textId="77777777" w:rsidR="007F3F15" w:rsidRDefault="007F3F15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14:paraId="49C5394F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3F15" w14:paraId="49C53953" w14:textId="77777777">
              <w:tc>
                <w:tcPr>
                  <w:tcW w:w="2249" w:type="pct"/>
                </w:tcPr>
                <w:p w14:paraId="49C53951" w14:textId="77777777" w:rsidR="007F3F15" w:rsidRDefault="007F3F15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14:paraId="49C53952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3F15" w14:paraId="49C53956" w14:textId="77777777">
              <w:tc>
                <w:tcPr>
                  <w:tcW w:w="2249" w:type="pct"/>
                </w:tcPr>
                <w:p w14:paraId="49C53954" w14:textId="77777777" w:rsidR="007F3F15" w:rsidRDefault="007F3F15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14:paraId="49C53955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3F15" w14:paraId="49C53959" w14:textId="77777777">
              <w:tc>
                <w:tcPr>
                  <w:tcW w:w="2249" w:type="pct"/>
                </w:tcPr>
                <w:p w14:paraId="49C53957" w14:textId="77777777" w:rsidR="007F3F15" w:rsidRDefault="007F3F15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14:paraId="49C53958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3F15" w14:paraId="49C5395C" w14:textId="77777777">
              <w:tc>
                <w:tcPr>
                  <w:tcW w:w="2249" w:type="pct"/>
                </w:tcPr>
                <w:p w14:paraId="49C5395A" w14:textId="77777777" w:rsidR="007F3F15" w:rsidRDefault="007F3F15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14:paraId="49C5395B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3F15" w14:paraId="49C5395F" w14:textId="77777777">
              <w:tc>
                <w:tcPr>
                  <w:tcW w:w="2249" w:type="pct"/>
                </w:tcPr>
                <w:p w14:paraId="49C5395D" w14:textId="77777777" w:rsidR="007F3F15" w:rsidRPr="007F3F15" w:rsidRDefault="007F3F15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7F3F15">
                    <w:rPr>
                      <w:color w:val="538135" w:themeColor="accent6" w:themeShade="BF"/>
                    </w:rPr>
                    <w:t>23</w:t>
                  </w:r>
                </w:p>
              </w:tc>
              <w:tc>
                <w:tcPr>
                  <w:tcW w:w="2751" w:type="pct"/>
                </w:tcPr>
                <w:p w14:paraId="49C5395E" w14:textId="77777777" w:rsidR="007F3F15" w:rsidRPr="007F3F15" w:rsidRDefault="007F3F15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7F3F15">
                    <w:rPr>
                      <w:color w:val="538135" w:themeColor="accent6" w:themeShade="BF"/>
                    </w:rPr>
                    <w:t>Mon</w:t>
                  </w:r>
                </w:p>
              </w:tc>
            </w:tr>
            <w:tr w:rsidR="007F3F15" w14:paraId="49C53962" w14:textId="77777777">
              <w:tc>
                <w:tcPr>
                  <w:tcW w:w="2249" w:type="pct"/>
                </w:tcPr>
                <w:p w14:paraId="49C53960" w14:textId="77777777" w:rsidR="007F3F15" w:rsidRDefault="007F3F15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14:paraId="49C53961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3F15" w14:paraId="49C53965" w14:textId="77777777">
              <w:tc>
                <w:tcPr>
                  <w:tcW w:w="2249" w:type="pct"/>
                </w:tcPr>
                <w:p w14:paraId="49C53963" w14:textId="77777777" w:rsidR="007F3F15" w:rsidRDefault="007F3F15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14:paraId="49C53964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3F15" w14:paraId="49C53968" w14:textId="77777777">
              <w:tc>
                <w:tcPr>
                  <w:tcW w:w="2249" w:type="pct"/>
                </w:tcPr>
                <w:p w14:paraId="49C53966" w14:textId="77777777" w:rsidR="007F3F15" w:rsidRDefault="007F3F15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14:paraId="49C53967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3F15" w14:paraId="49C5396B" w14:textId="77777777">
              <w:tc>
                <w:tcPr>
                  <w:tcW w:w="2249" w:type="pct"/>
                </w:tcPr>
                <w:p w14:paraId="49C53969" w14:textId="77777777" w:rsidR="007F3F15" w:rsidRDefault="007F3F15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14:paraId="49C5396A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3F15" w14:paraId="49C5396E" w14:textId="77777777">
              <w:tc>
                <w:tcPr>
                  <w:tcW w:w="2249" w:type="pct"/>
                </w:tcPr>
                <w:p w14:paraId="49C5396C" w14:textId="77777777" w:rsidR="007F3F15" w:rsidRDefault="007F3F15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14:paraId="49C5396D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3F15" w14:paraId="49C53971" w14:textId="77777777">
              <w:tc>
                <w:tcPr>
                  <w:tcW w:w="2249" w:type="pct"/>
                </w:tcPr>
                <w:p w14:paraId="49C5396F" w14:textId="77777777" w:rsidR="007F3F15" w:rsidRDefault="007F3F15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14:paraId="49C53970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3F15" w14:paraId="49C53974" w14:textId="77777777">
              <w:tc>
                <w:tcPr>
                  <w:tcW w:w="2249" w:type="pct"/>
                </w:tcPr>
                <w:p w14:paraId="49C53972" w14:textId="77777777" w:rsidR="007F3F15" w:rsidRDefault="007F3F15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14:paraId="49C53973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3F15" w14:paraId="49C53977" w14:textId="77777777">
              <w:tc>
                <w:tcPr>
                  <w:tcW w:w="2249" w:type="pct"/>
                </w:tcPr>
                <w:p w14:paraId="49C53975" w14:textId="77777777" w:rsidR="007F3F15" w:rsidRDefault="007F3F15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14:paraId="49C53976" w14:textId="77777777" w:rsidR="007F3F15" w:rsidRDefault="007F3F15">
                  <w:pPr>
                    <w:pStyle w:val="Day"/>
                  </w:pPr>
                </w:p>
              </w:tc>
            </w:tr>
          </w:tbl>
          <w:p w14:paraId="49C53978" w14:textId="77777777" w:rsidR="007F3F15" w:rsidRDefault="007F3F15"/>
        </w:tc>
        <w:tc>
          <w:tcPr>
            <w:tcW w:w="630" w:type="dxa"/>
          </w:tcPr>
          <w:p w14:paraId="609433DA" w14:textId="77777777" w:rsidR="007F3F15" w:rsidRDefault="007F3F15">
            <w:pPr>
              <w:pStyle w:val="Date"/>
            </w:pPr>
          </w:p>
          <w:p w14:paraId="09862DDB" w14:textId="77777777" w:rsidR="007F3F15" w:rsidRDefault="007F3F15" w:rsidP="007F3F15"/>
          <w:p w14:paraId="7B99E3BA" w14:textId="77777777" w:rsidR="007F3F15" w:rsidRDefault="007F3F15" w:rsidP="007F3F15"/>
          <w:p w14:paraId="59C2471D" w14:textId="77777777" w:rsidR="007F3F15" w:rsidRDefault="007F3F15" w:rsidP="007F3F15"/>
          <w:p w14:paraId="0D2EF6C9" w14:textId="77777777" w:rsidR="007F3F15" w:rsidRDefault="007F3F15" w:rsidP="007F3F15"/>
          <w:p w14:paraId="5DBE28ED" w14:textId="77777777" w:rsidR="007F3F15" w:rsidRDefault="007F3F15" w:rsidP="007F3F15"/>
          <w:p w14:paraId="6334F6DE" w14:textId="77777777" w:rsidR="007F3F15" w:rsidRDefault="007F3F15" w:rsidP="007F3F15"/>
          <w:p w14:paraId="01EF9CA3" w14:textId="77777777" w:rsidR="007F3F15" w:rsidRDefault="007F3F15" w:rsidP="007F3F15"/>
          <w:p w14:paraId="6058C199" w14:textId="77777777" w:rsidR="007F3F15" w:rsidRDefault="007F3F15" w:rsidP="007F3F15"/>
          <w:p w14:paraId="4808071D" w14:textId="77777777" w:rsidR="007F3F15" w:rsidRDefault="007F3F15" w:rsidP="007F3F15"/>
          <w:p w14:paraId="7705D007" w14:textId="77777777" w:rsidR="007F3F15" w:rsidRDefault="007F3F15" w:rsidP="007F3F15"/>
          <w:p w14:paraId="350A9D58" w14:textId="77777777" w:rsidR="007F3F15" w:rsidRDefault="007F3F15" w:rsidP="007F3F15"/>
          <w:p w14:paraId="73431C19" w14:textId="77777777" w:rsidR="007F3F15" w:rsidRDefault="007F3F15" w:rsidP="007F3F15"/>
          <w:p w14:paraId="7099D0D5" w14:textId="77777777" w:rsidR="007F3F15" w:rsidRDefault="007F3F15" w:rsidP="007F3F15"/>
          <w:p w14:paraId="57ED6EFE" w14:textId="77777777" w:rsidR="007F3F15" w:rsidRDefault="007F3F15" w:rsidP="007F3F15"/>
          <w:p w14:paraId="4AC7EA9A" w14:textId="77777777" w:rsidR="007F3F15" w:rsidRDefault="007F3F15" w:rsidP="007F3F15"/>
          <w:p w14:paraId="727FF819" w14:textId="77777777" w:rsidR="007F3F15" w:rsidRDefault="007F3F15" w:rsidP="007F3F15"/>
          <w:p w14:paraId="325DD556" w14:textId="77777777" w:rsidR="007F3F15" w:rsidRDefault="007F3F15" w:rsidP="007F3F15"/>
          <w:p w14:paraId="54CE20A1" w14:textId="77777777" w:rsidR="007F3F15" w:rsidRDefault="007F3F15" w:rsidP="007F3F15"/>
          <w:p w14:paraId="02C698E8" w14:textId="77777777" w:rsidR="007F3F15" w:rsidRDefault="007F3F15" w:rsidP="007F3F15"/>
          <w:p w14:paraId="17E4BCA6" w14:textId="77777777" w:rsidR="007F3F15" w:rsidRDefault="007F3F15" w:rsidP="007F3F15"/>
          <w:p w14:paraId="3D25E0E8" w14:textId="77777777" w:rsidR="007F3F15" w:rsidRDefault="007F3F15" w:rsidP="007F3F15"/>
          <w:p w14:paraId="71320263" w14:textId="77777777" w:rsidR="007F3F15" w:rsidRDefault="007F3F15" w:rsidP="007F3F15"/>
          <w:p w14:paraId="4AD99CEE" w14:textId="5ABB49D7" w:rsidR="007F3F15" w:rsidRDefault="007F3F15" w:rsidP="007F3F15">
            <w:r>
              <w:rPr>
                <w:noProof/>
              </w:rPr>
              <w:drawing>
                <wp:inline distT="0" distB="0" distL="0" distR="0" wp14:anchorId="5E0C9332" wp14:editId="2377DA0E">
                  <wp:extent cx="428978" cy="435020"/>
                  <wp:effectExtent l="0" t="0" r="9525" b="317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trxjkd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368" cy="446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95F777" w14:textId="25EE3342" w:rsidR="007F3F15" w:rsidRPr="007F3F15" w:rsidRDefault="007F3F15" w:rsidP="007F3F15"/>
        </w:tc>
      </w:tr>
    </w:tbl>
    <w:p w14:paraId="49C5397A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1792"/>
        <w:gridCol w:w="1885"/>
      </w:tblGrid>
      <w:tr w:rsidR="007F079F" w14:paraId="49C539DE" w14:textId="77777777">
        <w:trPr>
          <w:trHeight w:hRule="exact" w:val="10008"/>
        </w:trPr>
        <w:tc>
          <w:tcPr>
            <w:tcW w:w="11792" w:type="dxa"/>
          </w:tcPr>
          <w:p w14:paraId="49C5397B" w14:textId="77777777" w:rsidR="007F079F" w:rsidRDefault="00FF3EDE">
            <w:r>
              <w:rPr>
                <w:noProof/>
              </w:rPr>
              <w:lastRenderedPageBreak/>
              <w:drawing>
                <wp:inline distT="0" distB="0" distL="0" distR="0" wp14:anchorId="49C53ABC" wp14:editId="49C53ABD">
                  <wp:extent cx="7487154" cy="4176428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7154" cy="41764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5896"/>
              <w:gridCol w:w="5896"/>
            </w:tblGrid>
            <w:tr w:rsidR="007F079F" w14:paraId="49C5397E" w14:textId="77777777">
              <w:tc>
                <w:tcPr>
                  <w:tcW w:w="2500" w:type="pct"/>
                  <w:vAlign w:val="bottom"/>
                </w:tcPr>
                <w:p w14:paraId="49C5397C" w14:textId="77777777"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97D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October</w:t>
                  </w:r>
                  <w:r>
                    <w:t xml:space="preserve"> 2013</w:t>
                  </w:r>
                </w:p>
              </w:tc>
            </w:tr>
          </w:tbl>
          <w:p w14:paraId="49C5397F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48"/>
              <w:gridCol w:w="1037"/>
            </w:tblGrid>
            <w:tr w:rsidR="007F079F" w14:paraId="49C53982" w14:textId="77777777">
              <w:tc>
                <w:tcPr>
                  <w:tcW w:w="2250" w:type="pct"/>
                </w:tcPr>
                <w:p w14:paraId="49C53980" w14:textId="77777777"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0" w:type="pct"/>
                </w:tcPr>
                <w:p w14:paraId="49C53981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985" w14:textId="77777777">
              <w:tc>
                <w:tcPr>
                  <w:tcW w:w="2250" w:type="pct"/>
                </w:tcPr>
                <w:p w14:paraId="49C53983" w14:textId="77777777"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0" w:type="pct"/>
                </w:tcPr>
                <w:p w14:paraId="49C53984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988" w14:textId="77777777">
              <w:tc>
                <w:tcPr>
                  <w:tcW w:w="2250" w:type="pct"/>
                </w:tcPr>
                <w:p w14:paraId="49C53986" w14:textId="77777777"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0" w:type="pct"/>
                </w:tcPr>
                <w:p w14:paraId="49C53987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98B" w14:textId="77777777">
              <w:tc>
                <w:tcPr>
                  <w:tcW w:w="2250" w:type="pct"/>
                </w:tcPr>
                <w:p w14:paraId="49C53989" w14:textId="77777777"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0" w:type="pct"/>
                </w:tcPr>
                <w:p w14:paraId="49C5398A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98E" w14:textId="77777777">
              <w:tc>
                <w:tcPr>
                  <w:tcW w:w="2250" w:type="pct"/>
                </w:tcPr>
                <w:p w14:paraId="49C5398C" w14:textId="77777777"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0" w:type="pct"/>
                </w:tcPr>
                <w:p w14:paraId="49C5398D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991" w14:textId="77777777">
              <w:tc>
                <w:tcPr>
                  <w:tcW w:w="2250" w:type="pct"/>
                </w:tcPr>
                <w:p w14:paraId="49C5398F" w14:textId="77777777"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0" w:type="pct"/>
                </w:tcPr>
                <w:p w14:paraId="49C53990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994" w14:textId="77777777">
              <w:tc>
                <w:tcPr>
                  <w:tcW w:w="2250" w:type="pct"/>
                </w:tcPr>
                <w:p w14:paraId="49C53992" w14:textId="77777777"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0" w:type="pct"/>
                </w:tcPr>
                <w:p w14:paraId="49C53993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997" w14:textId="77777777">
              <w:tc>
                <w:tcPr>
                  <w:tcW w:w="2250" w:type="pct"/>
                </w:tcPr>
                <w:p w14:paraId="49C53995" w14:textId="77777777"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0" w:type="pct"/>
                </w:tcPr>
                <w:p w14:paraId="49C53996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99A" w14:textId="77777777">
              <w:tc>
                <w:tcPr>
                  <w:tcW w:w="2250" w:type="pct"/>
                </w:tcPr>
                <w:p w14:paraId="49C53998" w14:textId="77777777"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0" w:type="pct"/>
                </w:tcPr>
                <w:p w14:paraId="49C53999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99D" w14:textId="77777777">
              <w:tc>
                <w:tcPr>
                  <w:tcW w:w="2250" w:type="pct"/>
                </w:tcPr>
                <w:p w14:paraId="49C5399B" w14:textId="77777777"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0" w:type="pct"/>
                </w:tcPr>
                <w:p w14:paraId="49C5399C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9A0" w14:textId="77777777">
              <w:tc>
                <w:tcPr>
                  <w:tcW w:w="2250" w:type="pct"/>
                </w:tcPr>
                <w:p w14:paraId="49C5399E" w14:textId="77777777"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0" w:type="pct"/>
                </w:tcPr>
                <w:p w14:paraId="49C5399F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9A3" w14:textId="77777777">
              <w:tc>
                <w:tcPr>
                  <w:tcW w:w="2250" w:type="pct"/>
                </w:tcPr>
                <w:p w14:paraId="49C539A1" w14:textId="77777777"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0" w:type="pct"/>
                </w:tcPr>
                <w:p w14:paraId="49C539A2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9A6" w14:textId="77777777">
              <w:tc>
                <w:tcPr>
                  <w:tcW w:w="2250" w:type="pct"/>
                </w:tcPr>
                <w:p w14:paraId="49C539A4" w14:textId="77777777"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0" w:type="pct"/>
                </w:tcPr>
                <w:p w14:paraId="49C539A5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9A9" w14:textId="77777777">
              <w:tc>
                <w:tcPr>
                  <w:tcW w:w="2250" w:type="pct"/>
                </w:tcPr>
                <w:p w14:paraId="49C539A7" w14:textId="77777777"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0" w:type="pct"/>
                </w:tcPr>
                <w:p w14:paraId="49C539A8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9AC" w14:textId="77777777">
              <w:tc>
                <w:tcPr>
                  <w:tcW w:w="2250" w:type="pct"/>
                </w:tcPr>
                <w:p w14:paraId="49C539AA" w14:textId="77777777"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0" w:type="pct"/>
                </w:tcPr>
                <w:p w14:paraId="49C539AB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9AF" w14:textId="77777777">
              <w:tc>
                <w:tcPr>
                  <w:tcW w:w="2250" w:type="pct"/>
                </w:tcPr>
                <w:p w14:paraId="49C539AD" w14:textId="77777777"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0" w:type="pct"/>
                </w:tcPr>
                <w:p w14:paraId="49C539AE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9B2" w14:textId="77777777">
              <w:tc>
                <w:tcPr>
                  <w:tcW w:w="2250" w:type="pct"/>
                </w:tcPr>
                <w:p w14:paraId="49C539B0" w14:textId="77777777"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0" w:type="pct"/>
                </w:tcPr>
                <w:p w14:paraId="49C539B1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9B5" w14:textId="77777777">
              <w:tc>
                <w:tcPr>
                  <w:tcW w:w="2250" w:type="pct"/>
                </w:tcPr>
                <w:p w14:paraId="49C539B3" w14:textId="77777777"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0" w:type="pct"/>
                </w:tcPr>
                <w:p w14:paraId="49C539B4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9B8" w14:textId="77777777">
              <w:tc>
                <w:tcPr>
                  <w:tcW w:w="2250" w:type="pct"/>
                </w:tcPr>
                <w:p w14:paraId="49C539B6" w14:textId="77777777"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0" w:type="pct"/>
                </w:tcPr>
                <w:p w14:paraId="49C539B7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9BB" w14:textId="77777777">
              <w:tc>
                <w:tcPr>
                  <w:tcW w:w="2250" w:type="pct"/>
                </w:tcPr>
                <w:p w14:paraId="49C539B9" w14:textId="77777777"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0" w:type="pct"/>
                </w:tcPr>
                <w:p w14:paraId="49C539BA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9BE" w14:textId="77777777">
              <w:tc>
                <w:tcPr>
                  <w:tcW w:w="2250" w:type="pct"/>
                </w:tcPr>
                <w:p w14:paraId="49C539BC" w14:textId="77777777"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0" w:type="pct"/>
                </w:tcPr>
                <w:p w14:paraId="49C539BD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9C1" w14:textId="77777777">
              <w:tc>
                <w:tcPr>
                  <w:tcW w:w="2250" w:type="pct"/>
                </w:tcPr>
                <w:p w14:paraId="49C539BF" w14:textId="77777777"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0" w:type="pct"/>
                </w:tcPr>
                <w:p w14:paraId="49C539C0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9C4" w14:textId="77777777">
              <w:tc>
                <w:tcPr>
                  <w:tcW w:w="2250" w:type="pct"/>
                </w:tcPr>
                <w:p w14:paraId="49C539C2" w14:textId="77777777"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0" w:type="pct"/>
                </w:tcPr>
                <w:p w14:paraId="49C539C3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9C7" w14:textId="77777777">
              <w:tc>
                <w:tcPr>
                  <w:tcW w:w="2250" w:type="pct"/>
                </w:tcPr>
                <w:p w14:paraId="49C539C5" w14:textId="77777777"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0" w:type="pct"/>
                </w:tcPr>
                <w:p w14:paraId="49C539C6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9CA" w14:textId="77777777">
              <w:tc>
                <w:tcPr>
                  <w:tcW w:w="2250" w:type="pct"/>
                </w:tcPr>
                <w:p w14:paraId="49C539C8" w14:textId="77777777"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0" w:type="pct"/>
                </w:tcPr>
                <w:p w14:paraId="49C539C9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9CD" w14:textId="77777777">
              <w:tc>
                <w:tcPr>
                  <w:tcW w:w="2250" w:type="pct"/>
                </w:tcPr>
                <w:p w14:paraId="49C539CB" w14:textId="77777777"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0" w:type="pct"/>
                </w:tcPr>
                <w:p w14:paraId="49C539CC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9D0" w14:textId="77777777">
              <w:tc>
                <w:tcPr>
                  <w:tcW w:w="2250" w:type="pct"/>
                </w:tcPr>
                <w:p w14:paraId="49C539CE" w14:textId="77777777"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0" w:type="pct"/>
                </w:tcPr>
                <w:p w14:paraId="49C539CF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9D3" w14:textId="77777777">
              <w:tc>
                <w:tcPr>
                  <w:tcW w:w="2250" w:type="pct"/>
                </w:tcPr>
                <w:p w14:paraId="49C539D1" w14:textId="77777777"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0" w:type="pct"/>
                </w:tcPr>
                <w:p w14:paraId="49C539D2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9D6" w14:textId="77777777">
              <w:tc>
                <w:tcPr>
                  <w:tcW w:w="2250" w:type="pct"/>
                </w:tcPr>
                <w:p w14:paraId="49C539D4" w14:textId="77777777"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0" w:type="pct"/>
                </w:tcPr>
                <w:p w14:paraId="49C539D5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9D9" w14:textId="77777777">
              <w:tc>
                <w:tcPr>
                  <w:tcW w:w="2250" w:type="pct"/>
                </w:tcPr>
                <w:p w14:paraId="49C539D7" w14:textId="77777777"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0" w:type="pct"/>
                </w:tcPr>
                <w:p w14:paraId="49C539D8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9DC" w14:textId="77777777">
              <w:tc>
                <w:tcPr>
                  <w:tcW w:w="2250" w:type="pct"/>
                </w:tcPr>
                <w:p w14:paraId="49C539DA" w14:textId="77777777" w:rsidR="007F079F" w:rsidRDefault="00FF3EDE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2750" w:type="pct"/>
                </w:tcPr>
                <w:p w14:paraId="49C539DB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</w:tbl>
          <w:p w14:paraId="49C539DD" w14:textId="77777777" w:rsidR="007F079F" w:rsidRDefault="007F079F"/>
        </w:tc>
      </w:tr>
    </w:tbl>
    <w:p w14:paraId="49C539DF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750"/>
        <w:gridCol w:w="1823"/>
      </w:tblGrid>
      <w:tr w:rsidR="007F079F" w14:paraId="49C53A43" w14:textId="77777777">
        <w:trPr>
          <w:trHeight w:hRule="exact" w:val="10008"/>
        </w:trPr>
        <w:tc>
          <w:tcPr>
            <w:tcW w:w="11792" w:type="dxa"/>
          </w:tcPr>
          <w:p w14:paraId="49C539E0" w14:textId="77777777" w:rsidR="007F079F" w:rsidRDefault="00FF3EDE">
            <w:bookmarkStart w:id="0" w:name="_GoBack"/>
            <w:r>
              <w:rPr>
                <w:noProof/>
              </w:rPr>
              <w:lastRenderedPageBreak/>
              <w:drawing>
                <wp:inline distT="0" distB="0" distL="0" distR="0" wp14:anchorId="49C53ABE" wp14:editId="05F7F9B3">
                  <wp:extent cx="8090130" cy="5058383"/>
                  <wp:effectExtent l="0" t="0" r="6350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1109" cy="50652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375"/>
              <w:gridCol w:w="6375"/>
            </w:tblGrid>
            <w:tr w:rsidR="007F079F" w14:paraId="49C539E3" w14:textId="77777777">
              <w:tc>
                <w:tcPr>
                  <w:tcW w:w="2500" w:type="pct"/>
                  <w:vAlign w:val="bottom"/>
                </w:tcPr>
                <w:p w14:paraId="49C539E1" w14:textId="77777777"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9E2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November</w:t>
                  </w:r>
                  <w:r>
                    <w:t xml:space="preserve"> 2013</w:t>
                  </w:r>
                </w:p>
              </w:tc>
            </w:tr>
          </w:tbl>
          <w:p w14:paraId="49C539E4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820"/>
              <w:gridCol w:w="1003"/>
            </w:tblGrid>
            <w:tr w:rsidR="007F079F" w14:paraId="49C539E7" w14:textId="77777777">
              <w:tc>
                <w:tcPr>
                  <w:tcW w:w="2249" w:type="pct"/>
                </w:tcPr>
                <w:p w14:paraId="49C539E5" w14:textId="77777777" w:rsidR="007F079F" w:rsidRDefault="00FF3EDE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2751" w:type="pct"/>
                </w:tcPr>
                <w:p w14:paraId="49C539E6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9EA" w14:textId="77777777">
              <w:tc>
                <w:tcPr>
                  <w:tcW w:w="2249" w:type="pct"/>
                </w:tcPr>
                <w:p w14:paraId="49C539E8" w14:textId="77777777" w:rsidR="007F079F" w:rsidRDefault="00FF3EDE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2751" w:type="pct"/>
                </w:tcPr>
                <w:p w14:paraId="49C539E9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9ED" w14:textId="77777777">
              <w:tc>
                <w:tcPr>
                  <w:tcW w:w="2249" w:type="pct"/>
                </w:tcPr>
                <w:p w14:paraId="49C539EB" w14:textId="77777777" w:rsidR="007F079F" w:rsidRDefault="00FF3EDE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2751" w:type="pct"/>
                </w:tcPr>
                <w:p w14:paraId="49C539EC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9F0" w14:textId="77777777">
              <w:tc>
                <w:tcPr>
                  <w:tcW w:w="2249" w:type="pct"/>
                </w:tcPr>
                <w:p w14:paraId="49C539EE" w14:textId="77777777" w:rsidR="007F079F" w:rsidRDefault="00FF3EDE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2751" w:type="pct"/>
                </w:tcPr>
                <w:p w14:paraId="49C539EF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9F3" w14:textId="77777777">
              <w:tc>
                <w:tcPr>
                  <w:tcW w:w="2249" w:type="pct"/>
                </w:tcPr>
                <w:p w14:paraId="49C539F1" w14:textId="77777777" w:rsidR="007F079F" w:rsidRDefault="00FF3EDE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2751" w:type="pct"/>
                </w:tcPr>
                <w:p w14:paraId="49C539F2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9F6" w14:textId="77777777">
              <w:tc>
                <w:tcPr>
                  <w:tcW w:w="2249" w:type="pct"/>
                </w:tcPr>
                <w:p w14:paraId="49C539F4" w14:textId="77777777" w:rsidR="007F079F" w:rsidRDefault="00FF3EDE">
                  <w:pPr>
                    <w:pStyle w:val="Date"/>
                  </w:pPr>
                  <w:r>
                    <w:t>06</w:t>
                  </w:r>
                </w:p>
              </w:tc>
              <w:tc>
                <w:tcPr>
                  <w:tcW w:w="2751" w:type="pct"/>
                </w:tcPr>
                <w:p w14:paraId="49C539F5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9F9" w14:textId="77777777">
              <w:tc>
                <w:tcPr>
                  <w:tcW w:w="2249" w:type="pct"/>
                </w:tcPr>
                <w:p w14:paraId="49C539F7" w14:textId="77777777" w:rsidR="007F079F" w:rsidRDefault="00FF3EDE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2751" w:type="pct"/>
                </w:tcPr>
                <w:p w14:paraId="49C539F8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9FC" w14:textId="77777777">
              <w:tc>
                <w:tcPr>
                  <w:tcW w:w="2249" w:type="pct"/>
                </w:tcPr>
                <w:p w14:paraId="49C539FA" w14:textId="77777777" w:rsidR="007F079F" w:rsidRDefault="00FF3EDE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2751" w:type="pct"/>
                </w:tcPr>
                <w:p w14:paraId="49C539FB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9FF" w14:textId="77777777">
              <w:tc>
                <w:tcPr>
                  <w:tcW w:w="2249" w:type="pct"/>
                </w:tcPr>
                <w:p w14:paraId="49C539FD" w14:textId="77777777" w:rsidR="007F079F" w:rsidRDefault="00FF3EDE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2751" w:type="pct"/>
                </w:tcPr>
                <w:p w14:paraId="49C539FE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A02" w14:textId="77777777">
              <w:tc>
                <w:tcPr>
                  <w:tcW w:w="2249" w:type="pct"/>
                </w:tcPr>
                <w:p w14:paraId="49C53A00" w14:textId="77777777" w:rsidR="007F079F" w:rsidRDefault="00FF3EDE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2751" w:type="pct"/>
                </w:tcPr>
                <w:p w14:paraId="49C53A01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A05" w14:textId="77777777">
              <w:tc>
                <w:tcPr>
                  <w:tcW w:w="2249" w:type="pct"/>
                </w:tcPr>
                <w:p w14:paraId="49C53A03" w14:textId="77777777" w:rsidR="007F079F" w:rsidRDefault="00FF3EDE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2751" w:type="pct"/>
                </w:tcPr>
                <w:p w14:paraId="49C53A04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A08" w14:textId="77777777">
              <w:tc>
                <w:tcPr>
                  <w:tcW w:w="2249" w:type="pct"/>
                </w:tcPr>
                <w:p w14:paraId="49C53A06" w14:textId="77777777" w:rsidR="007F079F" w:rsidRDefault="00FF3EDE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2751" w:type="pct"/>
                </w:tcPr>
                <w:p w14:paraId="49C53A07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A0B" w14:textId="77777777">
              <w:tc>
                <w:tcPr>
                  <w:tcW w:w="2249" w:type="pct"/>
                </w:tcPr>
                <w:p w14:paraId="49C53A09" w14:textId="77777777" w:rsidR="007F079F" w:rsidRDefault="00FF3EDE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2751" w:type="pct"/>
                </w:tcPr>
                <w:p w14:paraId="49C53A0A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A0E" w14:textId="77777777">
              <w:tc>
                <w:tcPr>
                  <w:tcW w:w="2249" w:type="pct"/>
                </w:tcPr>
                <w:p w14:paraId="49C53A0C" w14:textId="77777777" w:rsidR="007F079F" w:rsidRDefault="00FF3EDE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2751" w:type="pct"/>
                </w:tcPr>
                <w:p w14:paraId="49C53A0D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A11" w14:textId="77777777">
              <w:tc>
                <w:tcPr>
                  <w:tcW w:w="2249" w:type="pct"/>
                </w:tcPr>
                <w:p w14:paraId="49C53A0F" w14:textId="77777777" w:rsidR="007F079F" w:rsidRDefault="00FF3EDE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2751" w:type="pct"/>
                </w:tcPr>
                <w:p w14:paraId="49C53A10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A14" w14:textId="77777777">
              <w:tc>
                <w:tcPr>
                  <w:tcW w:w="2249" w:type="pct"/>
                </w:tcPr>
                <w:p w14:paraId="49C53A12" w14:textId="77777777" w:rsidR="007F079F" w:rsidRDefault="00FF3EDE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2751" w:type="pct"/>
                </w:tcPr>
                <w:p w14:paraId="49C53A13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A17" w14:textId="77777777">
              <w:tc>
                <w:tcPr>
                  <w:tcW w:w="2249" w:type="pct"/>
                </w:tcPr>
                <w:p w14:paraId="49C53A15" w14:textId="77777777" w:rsidR="007F079F" w:rsidRDefault="00FF3EDE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2751" w:type="pct"/>
                </w:tcPr>
                <w:p w14:paraId="49C53A16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A1A" w14:textId="77777777">
              <w:tc>
                <w:tcPr>
                  <w:tcW w:w="2249" w:type="pct"/>
                </w:tcPr>
                <w:p w14:paraId="49C53A18" w14:textId="77777777" w:rsidR="007F079F" w:rsidRDefault="00FF3EDE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2751" w:type="pct"/>
                </w:tcPr>
                <w:p w14:paraId="49C53A19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A1D" w14:textId="77777777">
              <w:tc>
                <w:tcPr>
                  <w:tcW w:w="2249" w:type="pct"/>
                </w:tcPr>
                <w:p w14:paraId="49C53A1B" w14:textId="77777777" w:rsidR="007F079F" w:rsidRDefault="00FF3EDE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2751" w:type="pct"/>
                </w:tcPr>
                <w:p w14:paraId="49C53A1C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A20" w14:textId="77777777">
              <w:tc>
                <w:tcPr>
                  <w:tcW w:w="2249" w:type="pct"/>
                </w:tcPr>
                <w:p w14:paraId="49C53A1E" w14:textId="77777777" w:rsidR="007F079F" w:rsidRDefault="00FF3EDE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2751" w:type="pct"/>
                </w:tcPr>
                <w:p w14:paraId="49C53A1F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A23" w14:textId="77777777">
              <w:tc>
                <w:tcPr>
                  <w:tcW w:w="2249" w:type="pct"/>
                </w:tcPr>
                <w:p w14:paraId="49C53A21" w14:textId="77777777" w:rsidR="007F079F" w:rsidRDefault="00FF3EDE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2751" w:type="pct"/>
                </w:tcPr>
                <w:p w14:paraId="49C53A22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A26" w14:textId="77777777">
              <w:tc>
                <w:tcPr>
                  <w:tcW w:w="2249" w:type="pct"/>
                </w:tcPr>
                <w:p w14:paraId="49C53A24" w14:textId="77777777" w:rsidR="007F079F" w:rsidRDefault="00FF3EDE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2751" w:type="pct"/>
                </w:tcPr>
                <w:p w14:paraId="49C53A25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A29" w14:textId="77777777">
              <w:tc>
                <w:tcPr>
                  <w:tcW w:w="2249" w:type="pct"/>
                </w:tcPr>
                <w:p w14:paraId="49C53A27" w14:textId="77777777" w:rsidR="007F079F" w:rsidRDefault="00FF3EDE">
                  <w:pPr>
                    <w:pStyle w:val="Date"/>
                  </w:pPr>
                  <w:r>
                    <w:t>23</w:t>
                  </w:r>
                </w:p>
              </w:tc>
              <w:tc>
                <w:tcPr>
                  <w:tcW w:w="2751" w:type="pct"/>
                </w:tcPr>
                <w:p w14:paraId="49C53A28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A2C" w14:textId="77777777">
              <w:tc>
                <w:tcPr>
                  <w:tcW w:w="2249" w:type="pct"/>
                </w:tcPr>
                <w:p w14:paraId="49C53A2A" w14:textId="77777777" w:rsidR="007F079F" w:rsidRDefault="00FF3EDE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2751" w:type="pct"/>
                </w:tcPr>
                <w:p w14:paraId="49C53A2B" w14:textId="77777777" w:rsidR="007F079F" w:rsidRDefault="00FF3EDE">
                  <w:pPr>
                    <w:pStyle w:val="Day"/>
                  </w:pPr>
                  <w:r>
                    <w:t>Sun</w:t>
                  </w:r>
                </w:p>
              </w:tc>
            </w:tr>
            <w:tr w:rsidR="007F079F" w14:paraId="49C53A2F" w14:textId="77777777">
              <w:tc>
                <w:tcPr>
                  <w:tcW w:w="2249" w:type="pct"/>
                </w:tcPr>
                <w:p w14:paraId="49C53A2D" w14:textId="77777777" w:rsidR="007F079F" w:rsidRDefault="00FF3EDE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2751" w:type="pct"/>
                </w:tcPr>
                <w:p w14:paraId="49C53A2E" w14:textId="77777777" w:rsidR="007F079F" w:rsidRDefault="00FF3EDE">
                  <w:pPr>
                    <w:pStyle w:val="Day"/>
                  </w:pPr>
                  <w:r>
                    <w:t>Mon</w:t>
                  </w:r>
                </w:p>
              </w:tc>
            </w:tr>
            <w:tr w:rsidR="007F079F" w14:paraId="49C53A32" w14:textId="77777777">
              <w:tc>
                <w:tcPr>
                  <w:tcW w:w="2249" w:type="pct"/>
                </w:tcPr>
                <w:p w14:paraId="49C53A30" w14:textId="77777777" w:rsidR="007F079F" w:rsidRDefault="00FF3EDE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2751" w:type="pct"/>
                </w:tcPr>
                <w:p w14:paraId="49C53A31" w14:textId="77777777" w:rsidR="007F079F" w:rsidRDefault="00FF3EDE">
                  <w:pPr>
                    <w:pStyle w:val="Day"/>
                  </w:pPr>
                  <w:r>
                    <w:t>Tue</w:t>
                  </w:r>
                </w:p>
              </w:tc>
            </w:tr>
            <w:tr w:rsidR="007F079F" w14:paraId="49C53A35" w14:textId="77777777">
              <w:tc>
                <w:tcPr>
                  <w:tcW w:w="2249" w:type="pct"/>
                </w:tcPr>
                <w:p w14:paraId="49C53A33" w14:textId="77777777" w:rsidR="007F079F" w:rsidRDefault="00FF3EDE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2751" w:type="pct"/>
                </w:tcPr>
                <w:p w14:paraId="49C53A34" w14:textId="77777777" w:rsidR="007F079F" w:rsidRDefault="00FF3EDE">
                  <w:pPr>
                    <w:pStyle w:val="Day"/>
                  </w:pPr>
                  <w:r>
                    <w:t>Wed</w:t>
                  </w:r>
                </w:p>
              </w:tc>
            </w:tr>
            <w:tr w:rsidR="007F079F" w14:paraId="49C53A38" w14:textId="77777777">
              <w:tc>
                <w:tcPr>
                  <w:tcW w:w="2249" w:type="pct"/>
                </w:tcPr>
                <w:p w14:paraId="49C53A36" w14:textId="77777777" w:rsidR="007F079F" w:rsidRDefault="00FF3EDE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2751" w:type="pct"/>
                </w:tcPr>
                <w:p w14:paraId="49C53A37" w14:textId="77777777" w:rsidR="007F079F" w:rsidRDefault="00FF3EDE">
                  <w:pPr>
                    <w:pStyle w:val="Day"/>
                  </w:pPr>
                  <w:r>
                    <w:t>Thu</w:t>
                  </w:r>
                </w:p>
              </w:tc>
            </w:tr>
            <w:tr w:rsidR="007F079F" w14:paraId="49C53A3B" w14:textId="77777777">
              <w:tc>
                <w:tcPr>
                  <w:tcW w:w="2249" w:type="pct"/>
                </w:tcPr>
                <w:p w14:paraId="49C53A39" w14:textId="77777777" w:rsidR="007F079F" w:rsidRDefault="00FF3EDE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2751" w:type="pct"/>
                </w:tcPr>
                <w:p w14:paraId="49C53A3A" w14:textId="77777777" w:rsidR="007F079F" w:rsidRDefault="00FF3EDE">
                  <w:pPr>
                    <w:pStyle w:val="Day"/>
                  </w:pPr>
                  <w:r>
                    <w:t>Fri</w:t>
                  </w:r>
                </w:p>
              </w:tc>
            </w:tr>
            <w:tr w:rsidR="007F079F" w14:paraId="49C53A3E" w14:textId="77777777">
              <w:tc>
                <w:tcPr>
                  <w:tcW w:w="2249" w:type="pct"/>
                </w:tcPr>
                <w:p w14:paraId="49C53A3C" w14:textId="77777777" w:rsidR="007F079F" w:rsidRDefault="00FF3EDE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2751" w:type="pct"/>
                </w:tcPr>
                <w:p w14:paraId="49C53A3D" w14:textId="77777777" w:rsidR="007F079F" w:rsidRDefault="00FF3EDE">
                  <w:pPr>
                    <w:pStyle w:val="Day"/>
                  </w:pPr>
                  <w:r>
                    <w:t>Sat</w:t>
                  </w:r>
                </w:p>
              </w:tc>
            </w:tr>
            <w:tr w:rsidR="007F079F" w14:paraId="49C53A41" w14:textId="77777777">
              <w:tc>
                <w:tcPr>
                  <w:tcW w:w="2249" w:type="pct"/>
                </w:tcPr>
                <w:p w14:paraId="49C53A3F" w14:textId="77777777" w:rsidR="007F079F" w:rsidRDefault="007F079F">
                  <w:pPr>
                    <w:pStyle w:val="Date"/>
                  </w:pPr>
                </w:p>
              </w:tc>
              <w:tc>
                <w:tcPr>
                  <w:tcW w:w="2751" w:type="pct"/>
                </w:tcPr>
                <w:p w14:paraId="49C53A40" w14:textId="77777777" w:rsidR="007F079F" w:rsidRDefault="007F079F">
                  <w:pPr>
                    <w:pStyle w:val="Day"/>
                  </w:pPr>
                </w:p>
              </w:tc>
            </w:tr>
          </w:tbl>
          <w:p w14:paraId="49C53A42" w14:textId="77777777" w:rsidR="007F079F" w:rsidRDefault="007F079F"/>
        </w:tc>
      </w:tr>
    </w:tbl>
    <w:p w14:paraId="49C53A44" w14:textId="77777777" w:rsidR="007F079F" w:rsidRDefault="007F079F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  <w:tblDescription w:val="Layout table"/>
      </w:tblPr>
      <w:tblGrid>
        <w:gridCol w:w="12420"/>
        <w:gridCol w:w="1945"/>
      </w:tblGrid>
      <w:tr w:rsidR="007F079F" w14:paraId="49C53AA8" w14:textId="77777777">
        <w:trPr>
          <w:trHeight w:hRule="exact" w:val="10008"/>
        </w:trPr>
        <w:tc>
          <w:tcPr>
            <w:tcW w:w="11792" w:type="dxa"/>
          </w:tcPr>
          <w:p w14:paraId="49C53A45" w14:textId="77777777" w:rsidR="007F079F" w:rsidRDefault="00FF3EDE">
            <w:r>
              <w:rPr>
                <w:noProof/>
              </w:rPr>
              <w:lastRenderedPageBreak/>
              <w:drawing>
                <wp:inline distT="0" distB="0" distL="0" distR="0" wp14:anchorId="49C53AC0" wp14:editId="4523B16E">
                  <wp:extent cx="7885690" cy="4961106"/>
                  <wp:effectExtent l="0" t="0" r="127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lendarPhoto_A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5940" cy="496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5000" w:type="pct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  <w:tblDescription w:val="Table showing month/year and notes."/>
            </w:tblPr>
            <w:tblGrid>
              <w:gridCol w:w="6210"/>
              <w:gridCol w:w="6210"/>
            </w:tblGrid>
            <w:tr w:rsidR="007F079F" w14:paraId="49C53A48" w14:textId="77777777">
              <w:tc>
                <w:tcPr>
                  <w:tcW w:w="2500" w:type="pct"/>
                  <w:vAlign w:val="bottom"/>
                </w:tcPr>
                <w:p w14:paraId="49C53A46" w14:textId="77777777" w:rsidR="007F079F" w:rsidRDefault="007F079F" w:rsidP="00A544F8">
                  <w:pPr>
                    <w:pStyle w:val="NoteText"/>
                  </w:pPr>
                </w:p>
              </w:tc>
              <w:tc>
                <w:tcPr>
                  <w:tcW w:w="2500" w:type="pct"/>
                  <w:vAlign w:val="bottom"/>
                </w:tcPr>
                <w:p w14:paraId="49C53A47" w14:textId="77777777" w:rsidR="007F079F" w:rsidRDefault="00FF3EDE">
                  <w:pPr>
                    <w:pStyle w:val="Year"/>
                  </w:pPr>
                  <w:r>
                    <w:rPr>
                      <w:rStyle w:val="Month"/>
                    </w:rPr>
                    <w:t>December</w:t>
                  </w:r>
                  <w:r>
                    <w:t xml:space="preserve"> 2013</w:t>
                  </w:r>
                </w:p>
              </w:tc>
            </w:tr>
          </w:tbl>
          <w:p w14:paraId="49C53A49" w14:textId="77777777" w:rsidR="007F079F" w:rsidRDefault="007F079F"/>
        </w:tc>
        <w:tc>
          <w:tcPr>
            <w:tcW w:w="1885" w:type="dxa"/>
          </w:tcPr>
          <w:tbl>
            <w:tblPr>
              <w:tblW w:w="5000" w:type="pct"/>
              <w:tblLook w:val="04A0" w:firstRow="1" w:lastRow="0" w:firstColumn="1" w:lastColumn="0" w:noHBand="0" w:noVBand="1"/>
              <w:tblDescription w:val="Monthly Calendar"/>
            </w:tblPr>
            <w:tblGrid>
              <w:gridCol w:w="460"/>
              <w:gridCol w:w="729"/>
              <w:gridCol w:w="756"/>
            </w:tblGrid>
            <w:tr w:rsidR="007F3F15" w14:paraId="49C53A4C" w14:textId="404D9760" w:rsidTr="007F3F15">
              <w:tc>
                <w:tcPr>
                  <w:tcW w:w="1371" w:type="pct"/>
                </w:tcPr>
                <w:p w14:paraId="49C53A4A" w14:textId="77777777" w:rsidR="007F3F15" w:rsidRDefault="007F3F15">
                  <w:pPr>
                    <w:pStyle w:val="Date"/>
                  </w:pPr>
                  <w:r>
                    <w:t>01</w:t>
                  </w:r>
                </w:p>
              </w:tc>
              <w:tc>
                <w:tcPr>
                  <w:tcW w:w="1934" w:type="pct"/>
                </w:tcPr>
                <w:p w14:paraId="49C53A4B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95" w:type="pct"/>
                </w:tcPr>
                <w:p w14:paraId="7BB52233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4F" w14:textId="28D44661" w:rsidTr="007F3F15">
              <w:tc>
                <w:tcPr>
                  <w:tcW w:w="1371" w:type="pct"/>
                </w:tcPr>
                <w:p w14:paraId="49C53A4D" w14:textId="77777777" w:rsidR="007F3F15" w:rsidRDefault="007F3F15">
                  <w:pPr>
                    <w:pStyle w:val="Date"/>
                  </w:pPr>
                  <w:r>
                    <w:t>02</w:t>
                  </w:r>
                </w:p>
              </w:tc>
              <w:tc>
                <w:tcPr>
                  <w:tcW w:w="1934" w:type="pct"/>
                </w:tcPr>
                <w:p w14:paraId="49C53A4E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95" w:type="pct"/>
                </w:tcPr>
                <w:p w14:paraId="729CC769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52" w14:textId="309F66B5" w:rsidTr="007F3F15">
              <w:tc>
                <w:tcPr>
                  <w:tcW w:w="1371" w:type="pct"/>
                </w:tcPr>
                <w:p w14:paraId="49C53A50" w14:textId="77777777" w:rsidR="007F3F15" w:rsidRDefault="007F3F15">
                  <w:pPr>
                    <w:pStyle w:val="Date"/>
                  </w:pPr>
                  <w:r>
                    <w:t>03</w:t>
                  </w:r>
                </w:p>
              </w:tc>
              <w:tc>
                <w:tcPr>
                  <w:tcW w:w="1934" w:type="pct"/>
                </w:tcPr>
                <w:p w14:paraId="49C53A51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95" w:type="pct"/>
                </w:tcPr>
                <w:p w14:paraId="6E33EF50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55" w14:textId="58D85F9D" w:rsidTr="007F3F15">
              <w:tc>
                <w:tcPr>
                  <w:tcW w:w="1371" w:type="pct"/>
                </w:tcPr>
                <w:p w14:paraId="49C53A53" w14:textId="77777777" w:rsidR="007F3F15" w:rsidRDefault="007F3F15">
                  <w:pPr>
                    <w:pStyle w:val="Date"/>
                  </w:pPr>
                  <w:r>
                    <w:t>04</w:t>
                  </w:r>
                </w:p>
              </w:tc>
              <w:tc>
                <w:tcPr>
                  <w:tcW w:w="1934" w:type="pct"/>
                </w:tcPr>
                <w:p w14:paraId="49C53A54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95" w:type="pct"/>
                </w:tcPr>
                <w:p w14:paraId="7FD8EA04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58" w14:textId="27825F9B" w:rsidTr="007F3F15">
              <w:tc>
                <w:tcPr>
                  <w:tcW w:w="1371" w:type="pct"/>
                </w:tcPr>
                <w:p w14:paraId="49C53A56" w14:textId="77777777" w:rsidR="007F3F15" w:rsidRDefault="007F3F15">
                  <w:pPr>
                    <w:pStyle w:val="Date"/>
                  </w:pPr>
                  <w:r>
                    <w:t>05</w:t>
                  </w:r>
                </w:p>
              </w:tc>
              <w:tc>
                <w:tcPr>
                  <w:tcW w:w="1934" w:type="pct"/>
                </w:tcPr>
                <w:p w14:paraId="49C53A57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95" w:type="pct"/>
                </w:tcPr>
                <w:p w14:paraId="4F9A74D4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5B" w14:textId="2012628D" w:rsidTr="007F3F15">
              <w:tc>
                <w:tcPr>
                  <w:tcW w:w="1371" w:type="pct"/>
                </w:tcPr>
                <w:p w14:paraId="49C53A59" w14:textId="77777777" w:rsidR="007F3F15" w:rsidRPr="007F3F15" w:rsidRDefault="007F3F15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7F3F15">
                    <w:rPr>
                      <w:color w:val="538135" w:themeColor="accent6" w:themeShade="BF"/>
                    </w:rPr>
                    <w:t>06</w:t>
                  </w:r>
                </w:p>
              </w:tc>
              <w:tc>
                <w:tcPr>
                  <w:tcW w:w="1934" w:type="pct"/>
                </w:tcPr>
                <w:p w14:paraId="49C53A5A" w14:textId="77777777" w:rsidR="007F3F15" w:rsidRPr="007F3F15" w:rsidRDefault="007F3F15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7F3F15">
                    <w:rPr>
                      <w:color w:val="538135" w:themeColor="accent6" w:themeShade="BF"/>
                    </w:rPr>
                    <w:t>Fri</w:t>
                  </w:r>
                </w:p>
              </w:tc>
              <w:tc>
                <w:tcPr>
                  <w:tcW w:w="1695" w:type="pct"/>
                </w:tcPr>
                <w:p w14:paraId="7C5B8F97" w14:textId="25F0A0BE" w:rsidR="007F3F15" w:rsidRDefault="007F3F15">
                  <w:pPr>
                    <w:pStyle w:val="Day"/>
                  </w:pPr>
                  <w:r>
                    <w:rPr>
                      <w:noProof/>
                    </w:rPr>
                    <w:drawing>
                      <wp:inline distT="0" distB="0" distL="0" distR="0" wp14:anchorId="1B535E69" wp14:editId="4D022929">
                        <wp:extent cx="282223" cy="439014"/>
                        <wp:effectExtent l="0" t="0" r="3810" b="0"/>
                        <wp:docPr id="23" name="Picture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3" name="32977.jpg"/>
                                <pic:cNvPicPr/>
                              </pic:nvPicPr>
                              <pic:blipFill>
                                <a:blip r:embed="rId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386" cy="459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3F15" w14:paraId="49C53A5E" w14:textId="7BDBA5FA" w:rsidTr="007F3F15">
              <w:tc>
                <w:tcPr>
                  <w:tcW w:w="1371" w:type="pct"/>
                </w:tcPr>
                <w:p w14:paraId="49C53A5C" w14:textId="77777777" w:rsidR="007F3F15" w:rsidRDefault="007F3F15">
                  <w:pPr>
                    <w:pStyle w:val="Date"/>
                  </w:pPr>
                  <w:r>
                    <w:t>07</w:t>
                  </w:r>
                </w:p>
              </w:tc>
              <w:tc>
                <w:tcPr>
                  <w:tcW w:w="1934" w:type="pct"/>
                </w:tcPr>
                <w:p w14:paraId="49C53A5D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95" w:type="pct"/>
                </w:tcPr>
                <w:p w14:paraId="347B70B7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61" w14:textId="37A7B548" w:rsidTr="007F3F15">
              <w:tc>
                <w:tcPr>
                  <w:tcW w:w="1371" w:type="pct"/>
                </w:tcPr>
                <w:p w14:paraId="49C53A5F" w14:textId="77777777" w:rsidR="007F3F15" w:rsidRDefault="007F3F15">
                  <w:pPr>
                    <w:pStyle w:val="Date"/>
                  </w:pPr>
                  <w:r>
                    <w:t>08</w:t>
                  </w:r>
                </w:p>
              </w:tc>
              <w:tc>
                <w:tcPr>
                  <w:tcW w:w="1934" w:type="pct"/>
                </w:tcPr>
                <w:p w14:paraId="49C53A60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95" w:type="pct"/>
                </w:tcPr>
                <w:p w14:paraId="37E24C58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64" w14:textId="419A59DF" w:rsidTr="007F3F15">
              <w:tc>
                <w:tcPr>
                  <w:tcW w:w="1371" w:type="pct"/>
                </w:tcPr>
                <w:p w14:paraId="49C53A62" w14:textId="77777777" w:rsidR="007F3F15" w:rsidRDefault="007F3F15">
                  <w:pPr>
                    <w:pStyle w:val="Date"/>
                  </w:pPr>
                  <w:r>
                    <w:t>09</w:t>
                  </w:r>
                </w:p>
              </w:tc>
              <w:tc>
                <w:tcPr>
                  <w:tcW w:w="1934" w:type="pct"/>
                </w:tcPr>
                <w:p w14:paraId="49C53A63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95" w:type="pct"/>
                </w:tcPr>
                <w:p w14:paraId="5976938E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67" w14:textId="2F543BD4" w:rsidTr="007F3F15">
              <w:tc>
                <w:tcPr>
                  <w:tcW w:w="1371" w:type="pct"/>
                </w:tcPr>
                <w:p w14:paraId="49C53A65" w14:textId="77777777" w:rsidR="007F3F15" w:rsidRDefault="007F3F15">
                  <w:pPr>
                    <w:pStyle w:val="Date"/>
                  </w:pPr>
                  <w:r>
                    <w:t>10</w:t>
                  </w:r>
                </w:p>
              </w:tc>
              <w:tc>
                <w:tcPr>
                  <w:tcW w:w="1934" w:type="pct"/>
                </w:tcPr>
                <w:p w14:paraId="49C53A66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95" w:type="pct"/>
                </w:tcPr>
                <w:p w14:paraId="4D87F4AE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6A" w14:textId="660F9CEC" w:rsidTr="007F3F15">
              <w:tc>
                <w:tcPr>
                  <w:tcW w:w="1371" w:type="pct"/>
                </w:tcPr>
                <w:p w14:paraId="49C53A68" w14:textId="77777777" w:rsidR="007F3F15" w:rsidRDefault="007F3F15">
                  <w:pPr>
                    <w:pStyle w:val="Date"/>
                  </w:pPr>
                  <w:r>
                    <w:t>11</w:t>
                  </w:r>
                </w:p>
              </w:tc>
              <w:tc>
                <w:tcPr>
                  <w:tcW w:w="1934" w:type="pct"/>
                </w:tcPr>
                <w:p w14:paraId="49C53A69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95" w:type="pct"/>
                </w:tcPr>
                <w:p w14:paraId="0003F449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6D" w14:textId="35AE7083" w:rsidTr="007F3F15">
              <w:tc>
                <w:tcPr>
                  <w:tcW w:w="1371" w:type="pct"/>
                </w:tcPr>
                <w:p w14:paraId="49C53A6B" w14:textId="77777777" w:rsidR="007F3F15" w:rsidRDefault="007F3F15">
                  <w:pPr>
                    <w:pStyle w:val="Date"/>
                  </w:pPr>
                  <w:r>
                    <w:t>12</w:t>
                  </w:r>
                </w:p>
              </w:tc>
              <w:tc>
                <w:tcPr>
                  <w:tcW w:w="1934" w:type="pct"/>
                </w:tcPr>
                <w:p w14:paraId="49C53A6C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95" w:type="pct"/>
                </w:tcPr>
                <w:p w14:paraId="001F322D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70" w14:textId="4D354562" w:rsidTr="007F3F15">
              <w:tc>
                <w:tcPr>
                  <w:tcW w:w="1371" w:type="pct"/>
                </w:tcPr>
                <w:p w14:paraId="49C53A6E" w14:textId="77777777" w:rsidR="007F3F15" w:rsidRDefault="007F3F15">
                  <w:pPr>
                    <w:pStyle w:val="Date"/>
                  </w:pPr>
                  <w:r>
                    <w:t>13</w:t>
                  </w:r>
                </w:p>
              </w:tc>
              <w:tc>
                <w:tcPr>
                  <w:tcW w:w="1934" w:type="pct"/>
                </w:tcPr>
                <w:p w14:paraId="49C53A6F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95" w:type="pct"/>
                </w:tcPr>
                <w:p w14:paraId="0FB3A3E3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73" w14:textId="2C0A016F" w:rsidTr="007F3F15">
              <w:tc>
                <w:tcPr>
                  <w:tcW w:w="1371" w:type="pct"/>
                </w:tcPr>
                <w:p w14:paraId="49C53A71" w14:textId="77777777" w:rsidR="007F3F15" w:rsidRDefault="007F3F15">
                  <w:pPr>
                    <w:pStyle w:val="Date"/>
                  </w:pPr>
                  <w:r>
                    <w:t>14</w:t>
                  </w:r>
                </w:p>
              </w:tc>
              <w:tc>
                <w:tcPr>
                  <w:tcW w:w="1934" w:type="pct"/>
                </w:tcPr>
                <w:p w14:paraId="49C53A72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95" w:type="pct"/>
                </w:tcPr>
                <w:p w14:paraId="16E5BC65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76" w14:textId="5D78FB8F" w:rsidTr="007F3F15">
              <w:tc>
                <w:tcPr>
                  <w:tcW w:w="1371" w:type="pct"/>
                </w:tcPr>
                <w:p w14:paraId="49C53A74" w14:textId="77777777" w:rsidR="007F3F15" w:rsidRDefault="007F3F15">
                  <w:pPr>
                    <w:pStyle w:val="Date"/>
                  </w:pPr>
                  <w:r>
                    <w:t>15</w:t>
                  </w:r>
                </w:p>
              </w:tc>
              <w:tc>
                <w:tcPr>
                  <w:tcW w:w="1934" w:type="pct"/>
                </w:tcPr>
                <w:p w14:paraId="49C53A75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95" w:type="pct"/>
                </w:tcPr>
                <w:p w14:paraId="0557724C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79" w14:textId="604B9161" w:rsidTr="007F3F15">
              <w:tc>
                <w:tcPr>
                  <w:tcW w:w="1371" w:type="pct"/>
                </w:tcPr>
                <w:p w14:paraId="49C53A77" w14:textId="77777777" w:rsidR="007F3F15" w:rsidRDefault="007F3F15">
                  <w:pPr>
                    <w:pStyle w:val="Date"/>
                  </w:pPr>
                  <w:r>
                    <w:t>16</w:t>
                  </w:r>
                </w:p>
              </w:tc>
              <w:tc>
                <w:tcPr>
                  <w:tcW w:w="1934" w:type="pct"/>
                </w:tcPr>
                <w:p w14:paraId="49C53A78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95" w:type="pct"/>
                </w:tcPr>
                <w:p w14:paraId="4E151579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7C" w14:textId="6F18BA96" w:rsidTr="007F3F15">
              <w:tc>
                <w:tcPr>
                  <w:tcW w:w="1371" w:type="pct"/>
                </w:tcPr>
                <w:p w14:paraId="49C53A7A" w14:textId="77777777" w:rsidR="007F3F15" w:rsidRDefault="007F3F15">
                  <w:pPr>
                    <w:pStyle w:val="Date"/>
                  </w:pPr>
                  <w:r>
                    <w:t>17</w:t>
                  </w:r>
                </w:p>
              </w:tc>
              <w:tc>
                <w:tcPr>
                  <w:tcW w:w="1934" w:type="pct"/>
                </w:tcPr>
                <w:p w14:paraId="49C53A7B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95" w:type="pct"/>
                </w:tcPr>
                <w:p w14:paraId="22BB0D99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7F" w14:textId="0A4FB78E" w:rsidTr="007F3F15">
              <w:tc>
                <w:tcPr>
                  <w:tcW w:w="1371" w:type="pct"/>
                </w:tcPr>
                <w:p w14:paraId="49C53A7D" w14:textId="77777777" w:rsidR="007F3F15" w:rsidRDefault="007F3F15">
                  <w:pPr>
                    <w:pStyle w:val="Date"/>
                  </w:pPr>
                  <w:r>
                    <w:t>18</w:t>
                  </w:r>
                </w:p>
              </w:tc>
              <w:tc>
                <w:tcPr>
                  <w:tcW w:w="1934" w:type="pct"/>
                </w:tcPr>
                <w:p w14:paraId="49C53A7E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95" w:type="pct"/>
                </w:tcPr>
                <w:p w14:paraId="2F417264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82" w14:textId="5445AFFA" w:rsidTr="007F3F15">
              <w:tc>
                <w:tcPr>
                  <w:tcW w:w="1371" w:type="pct"/>
                </w:tcPr>
                <w:p w14:paraId="49C53A80" w14:textId="77777777" w:rsidR="007F3F15" w:rsidRDefault="007F3F15">
                  <w:pPr>
                    <w:pStyle w:val="Date"/>
                  </w:pPr>
                  <w:r>
                    <w:t>19</w:t>
                  </w:r>
                </w:p>
              </w:tc>
              <w:tc>
                <w:tcPr>
                  <w:tcW w:w="1934" w:type="pct"/>
                </w:tcPr>
                <w:p w14:paraId="49C53A81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95" w:type="pct"/>
                </w:tcPr>
                <w:p w14:paraId="107CE8AF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85" w14:textId="27BDB37D" w:rsidTr="007F3F15">
              <w:tc>
                <w:tcPr>
                  <w:tcW w:w="1371" w:type="pct"/>
                </w:tcPr>
                <w:p w14:paraId="49C53A83" w14:textId="77777777" w:rsidR="007F3F15" w:rsidRDefault="007F3F15">
                  <w:pPr>
                    <w:pStyle w:val="Date"/>
                  </w:pPr>
                  <w:r>
                    <w:t>20</w:t>
                  </w:r>
                </w:p>
              </w:tc>
              <w:tc>
                <w:tcPr>
                  <w:tcW w:w="1934" w:type="pct"/>
                </w:tcPr>
                <w:p w14:paraId="49C53A84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95" w:type="pct"/>
                </w:tcPr>
                <w:p w14:paraId="339B8865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88" w14:textId="6842C15F" w:rsidTr="007F3F15">
              <w:tc>
                <w:tcPr>
                  <w:tcW w:w="1371" w:type="pct"/>
                </w:tcPr>
                <w:p w14:paraId="49C53A86" w14:textId="77777777" w:rsidR="007F3F15" w:rsidRDefault="007F3F15">
                  <w:pPr>
                    <w:pStyle w:val="Date"/>
                  </w:pPr>
                  <w:r>
                    <w:t>21</w:t>
                  </w:r>
                </w:p>
              </w:tc>
              <w:tc>
                <w:tcPr>
                  <w:tcW w:w="1934" w:type="pct"/>
                </w:tcPr>
                <w:p w14:paraId="49C53A87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95" w:type="pct"/>
                </w:tcPr>
                <w:p w14:paraId="6401354C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8B" w14:textId="1B3FB1A2" w:rsidTr="007F3F15">
              <w:tc>
                <w:tcPr>
                  <w:tcW w:w="1371" w:type="pct"/>
                </w:tcPr>
                <w:p w14:paraId="49C53A89" w14:textId="77777777" w:rsidR="007F3F15" w:rsidRDefault="007F3F15">
                  <w:pPr>
                    <w:pStyle w:val="Date"/>
                  </w:pPr>
                  <w:r>
                    <w:t>22</w:t>
                  </w:r>
                </w:p>
              </w:tc>
              <w:tc>
                <w:tcPr>
                  <w:tcW w:w="1934" w:type="pct"/>
                </w:tcPr>
                <w:p w14:paraId="49C53A8A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95" w:type="pct"/>
                </w:tcPr>
                <w:p w14:paraId="758E50C5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8E" w14:textId="61ED962B" w:rsidTr="007F3F15">
              <w:tc>
                <w:tcPr>
                  <w:tcW w:w="1371" w:type="pct"/>
                </w:tcPr>
                <w:p w14:paraId="49C53A8C" w14:textId="77777777" w:rsidR="007F3F15" w:rsidRPr="00C24025" w:rsidRDefault="007F3F15">
                  <w:pPr>
                    <w:pStyle w:val="Date"/>
                    <w:rPr>
                      <w:color w:val="538135" w:themeColor="accent6" w:themeShade="BF"/>
                    </w:rPr>
                  </w:pPr>
                  <w:r w:rsidRPr="00C24025">
                    <w:rPr>
                      <w:color w:val="538135" w:themeColor="accent6" w:themeShade="BF"/>
                    </w:rPr>
                    <w:t>23</w:t>
                  </w:r>
                </w:p>
              </w:tc>
              <w:tc>
                <w:tcPr>
                  <w:tcW w:w="1934" w:type="pct"/>
                </w:tcPr>
                <w:p w14:paraId="49C53A8D" w14:textId="6FF99624" w:rsidR="007F3F15" w:rsidRPr="00C24025" w:rsidRDefault="007F3F15">
                  <w:pPr>
                    <w:pStyle w:val="Day"/>
                    <w:rPr>
                      <w:color w:val="538135" w:themeColor="accent6" w:themeShade="BF"/>
                    </w:rPr>
                  </w:pPr>
                  <w:r w:rsidRPr="00C24025">
                    <w:rPr>
                      <w:color w:val="538135" w:themeColor="accent6" w:themeShade="BF"/>
                    </w:rPr>
                    <w:t>Mon</w:t>
                  </w:r>
                  <w:r>
                    <w:rPr>
                      <w:color w:val="538135" w:themeColor="accent6" w:themeShade="BF"/>
                    </w:rPr>
                    <w:t xml:space="preserve"> </w:t>
                  </w:r>
                </w:p>
              </w:tc>
              <w:tc>
                <w:tcPr>
                  <w:tcW w:w="1695" w:type="pct"/>
                </w:tcPr>
                <w:p w14:paraId="72A6CEC7" w14:textId="2FE93788" w:rsidR="007F3F15" w:rsidRDefault="007F3F15">
                  <w:pPr>
                    <w:pStyle w:val="Day"/>
                    <w:rPr>
                      <w:color w:val="538135" w:themeColor="accent6" w:themeShade="BF"/>
                    </w:rPr>
                  </w:pPr>
                  <w:r>
                    <w:rPr>
                      <w:noProof/>
                      <w:color w:val="70AD47" w:themeColor="accent6"/>
                    </w:rPr>
                    <w:drawing>
                      <wp:inline distT="0" distB="0" distL="0" distR="0" wp14:anchorId="210434F9" wp14:editId="7514E67E">
                        <wp:extent cx="338667" cy="397934"/>
                        <wp:effectExtent l="0" t="0" r="4445" b="2540"/>
                        <wp:docPr id="16" name="Picture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gwaegew.jpg"/>
                                <pic:cNvPicPr/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40101" cy="3996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7F3F15" w14:paraId="49C53A91" w14:textId="5F42792C" w:rsidTr="007F3F15">
              <w:tc>
                <w:tcPr>
                  <w:tcW w:w="1371" w:type="pct"/>
                </w:tcPr>
                <w:p w14:paraId="49C53A8F" w14:textId="77777777" w:rsidR="007F3F15" w:rsidRDefault="007F3F15">
                  <w:pPr>
                    <w:pStyle w:val="Date"/>
                  </w:pPr>
                  <w:r>
                    <w:t>24</w:t>
                  </w:r>
                </w:p>
              </w:tc>
              <w:tc>
                <w:tcPr>
                  <w:tcW w:w="1934" w:type="pct"/>
                </w:tcPr>
                <w:p w14:paraId="49C53A90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95" w:type="pct"/>
                </w:tcPr>
                <w:p w14:paraId="142F6720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94" w14:textId="7489569B" w:rsidTr="007F3F15">
              <w:tc>
                <w:tcPr>
                  <w:tcW w:w="1371" w:type="pct"/>
                </w:tcPr>
                <w:p w14:paraId="49C53A92" w14:textId="77777777" w:rsidR="007F3F15" w:rsidRDefault="007F3F15">
                  <w:pPr>
                    <w:pStyle w:val="Date"/>
                  </w:pPr>
                  <w:r>
                    <w:t>25</w:t>
                  </w:r>
                </w:p>
              </w:tc>
              <w:tc>
                <w:tcPr>
                  <w:tcW w:w="1934" w:type="pct"/>
                </w:tcPr>
                <w:p w14:paraId="49C53A93" w14:textId="77777777" w:rsidR="007F3F15" w:rsidRDefault="007F3F15">
                  <w:pPr>
                    <w:pStyle w:val="Day"/>
                  </w:pPr>
                  <w:r>
                    <w:t>Wed</w:t>
                  </w:r>
                </w:p>
              </w:tc>
              <w:tc>
                <w:tcPr>
                  <w:tcW w:w="1695" w:type="pct"/>
                </w:tcPr>
                <w:p w14:paraId="53CC634E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97" w14:textId="09EE44C8" w:rsidTr="007F3F15">
              <w:tc>
                <w:tcPr>
                  <w:tcW w:w="1371" w:type="pct"/>
                </w:tcPr>
                <w:p w14:paraId="49C53A95" w14:textId="77777777" w:rsidR="007F3F15" w:rsidRDefault="007F3F15">
                  <w:pPr>
                    <w:pStyle w:val="Date"/>
                  </w:pPr>
                  <w:r>
                    <w:t>26</w:t>
                  </w:r>
                </w:p>
              </w:tc>
              <w:tc>
                <w:tcPr>
                  <w:tcW w:w="1934" w:type="pct"/>
                </w:tcPr>
                <w:p w14:paraId="49C53A96" w14:textId="77777777" w:rsidR="007F3F15" w:rsidRDefault="007F3F15">
                  <w:pPr>
                    <w:pStyle w:val="Day"/>
                  </w:pPr>
                  <w:r>
                    <w:t>Thu</w:t>
                  </w:r>
                </w:p>
              </w:tc>
              <w:tc>
                <w:tcPr>
                  <w:tcW w:w="1695" w:type="pct"/>
                </w:tcPr>
                <w:p w14:paraId="14D15139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9A" w14:textId="151253EB" w:rsidTr="007F3F15">
              <w:tc>
                <w:tcPr>
                  <w:tcW w:w="1371" w:type="pct"/>
                </w:tcPr>
                <w:p w14:paraId="49C53A98" w14:textId="77777777" w:rsidR="007F3F15" w:rsidRDefault="007F3F15">
                  <w:pPr>
                    <w:pStyle w:val="Date"/>
                  </w:pPr>
                  <w:r>
                    <w:t>27</w:t>
                  </w:r>
                </w:p>
              </w:tc>
              <w:tc>
                <w:tcPr>
                  <w:tcW w:w="1934" w:type="pct"/>
                </w:tcPr>
                <w:p w14:paraId="49C53A99" w14:textId="77777777" w:rsidR="007F3F15" w:rsidRDefault="007F3F15">
                  <w:pPr>
                    <w:pStyle w:val="Day"/>
                  </w:pPr>
                  <w:r>
                    <w:t>Fri</w:t>
                  </w:r>
                </w:p>
              </w:tc>
              <w:tc>
                <w:tcPr>
                  <w:tcW w:w="1695" w:type="pct"/>
                </w:tcPr>
                <w:p w14:paraId="7B2A0E19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9D" w14:textId="58E472B3" w:rsidTr="007F3F15">
              <w:tc>
                <w:tcPr>
                  <w:tcW w:w="1371" w:type="pct"/>
                </w:tcPr>
                <w:p w14:paraId="49C53A9B" w14:textId="77777777" w:rsidR="007F3F15" w:rsidRDefault="007F3F15">
                  <w:pPr>
                    <w:pStyle w:val="Date"/>
                  </w:pPr>
                  <w:r>
                    <w:t>28</w:t>
                  </w:r>
                </w:p>
              </w:tc>
              <w:tc>
                <w:tcPr>
                  <w:tcW w:w="1934" w:type="pct"/>
                </w:tcPr>
                <w:p w14:paraId="49C53A9C" w14:textId="77777777" w:rsidR="007F3F15" w:rsidRDefault="007F3F15">
                  <w:pPr>
                    <w:pStyle w:val="Day"/>
                  </w:pPr>
                  <w:r>
                    <w:t>Sat</w:t>
                  </w:r>
                </w:p>
              </w:tc>
              <w:tc>
                <w:tcPr>
                  <w:tcW w:w="1695" w:type="pct"/>
                </w:tcPr>
                <w:p w14:paraId="4F111F68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A0" w14:textId="7455D50C" w:rsidTr="007F3F15">
              <w:tc>
                <w:tcPr>
                  <w:tcW w:w="1371" w:type="pct"/>
                </w:tcPr>
                <w:p w14:paraId="49C53A9E" w14:textId="77777777" w:rsidR="007F3F15" w:rsidRDefault="007F3F15">
                  <w:pPr>
                    <w:pStyle w:val="Date"/>
                  </w:pPr>
                  <w:r>
                    <w:t>29</w:t>
                  </w:r>
                </w:p>
              </w:tc>
              <w:tc>
                <w:tcPr>
                  <w:tcW w:w="1934" w:type="pct"/>
                </w:tcPr>
                <w:p w14:paraId="49C53A9F" w14:textId="77777777" w:rsidR="007F3F15" w:rsidRDefault="007F3F15">
                  <w:pPr>
                    <w:pStyle w:val="Day"/>
                  </w:pPr>
                  <w:r>
                    <w:t>Sun</w:t>
                  </w:r>
                </w:p>
              </w:tc>
              <w:tc>
                <w:tcPr>
                  <w:tcW w:w="1695" w:type="pct"/>
                </w:tcPr>
                <w:p w14:paraId="1BDB3402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A3" w14:textId="74A6FABD" w:rsidTr="007F3F15">
              <w:tc>
                <w:tcPr>
                  <w:tcW w:w="1371" w:type="pct"/>
                </w:tcPr>
                <w:p w14:paraId="49C53AA1" w14:textId="77777777" w:rsidR="007F3F15" w:rsidRDefault="007F3F15">
                  <w:pPr>
                    <w:pStyle w:val="Date"/>
                  </w:pPr>
                  <w:r>
                    <w:t>30</w:t>
                  </w:r>
                </w:p>
              </w:tc>
              <w:tc>
                <w:tcPr>
                  <w:tcW w:w="1934" w:type="pct"/>
                </w:tcPr>
                <w:p w14:paraId="49C53AA2" w14:textId="77777777" w:rsidR="007F3F15" w:rsidRDefault="007F3F15">
                  <w:pPr>
                    <w:pStyle w:val="Day"/>
                  </w:pPr>
                  <w:r>
                    <w:t>Mon</w:t>
                  </w:r>
                </w:p>
              </w:tc>
              <w:tc>
                <w:tcPr>
                  <w:tcW w:w="1695" w:type="pct"/>
                </w:tcPr>
                <w:p w14:paraId="44EE1B32" w14:textId="77777777" w:rsidR="007F3F15" w:rsidRDefault="007F3F15">
                  <w:pPr>
                    <w:pStyle w:val="Day"/>
                  </w:pPr>
                </w:p>
              </w:tc>
            </w:tr>
            <w:tr w:rsidR="007F3F15" w14:paraId="49C53AA6" w14:textId="2CE005B1" w:rsidTr="007F3F15">
              <w:tc>
                <w:tcPr>
                  <w:tcW w:w="1371" w:type="pct"/>
                </w:tcPr>
                <w:p w14:paraId="49C53AA4" w14:textId="77777777" w:rsidR="007F3F15" w:rsidRDefault="007F3F15">
                  <w:pPr>
                    <w:pStyle w:val="Date"/>
                  </w:pPr>
                  <w:r>
                    <w:t>31</w:t>
                  </w:r>
                </w:p>
              </w:tc>
              <w:tc>
                <w:tcPr>
                  <w:tcW w:w="1934" w:type="pct"/>
                </w:tcPr>
                <w:p w14:paraId="49C53AA5" w14:textId="77777777" w:rsidR="007F3F15" w:rsidRDefault="007F3F15">
                  <w:pPr>
                    <w:pStyle w:val="Day"/>
                  </w:pPr>
                  <w:r>
                    <w:t>Tue</w:t>
                  </w:r>
                </w:p>
              </w:tc>
              <w:tc>
                <w:tcPr>
                  <w:tcW w:w="1695" w:type="pct"/>
                </w:tcPr>
                <w:p w14:paraId="29472BAC" w14:textId="77777777" w:rsidR="007F3F15" w:rsidRDefault="007F3F15">
                  <w:pPr>
                    <w:pStyle w:val="Day"/>
                  </w:pPr>
                </w:p>
              </w:tc>
            </w:tr>
          </w:tbl>
          <w:p w14:paraId="49C53AA7" w14:textId="77777777" w:rsidR="007F079F" w:rsidRDefault="007F079F"/>
        </w:tc>
      </w:tr>
    </w:tbl>
    <w:p w14:paraId="49C53AA9" w14:textId="77777777" w:rsidR="007F079F" w:rsidRDefault="007F079F"/>
    <w:sectPr w:rsidR="007F079F" w:rsidSect="00536512">
      <w:pgSz w:w="15840" w:h="12240" w:orient="landscape"/>
      <w:pgMar w:top="720" w:right="835" w:bottom="720" w:left="43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1"/>
  <w:proofState w:spelling="clean" w:grammar="clean"/>
  <w:attachedTemplate r:id="rId1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3EDE"/>
    <w:rsid w:val="0021658F"/>
    <w:rsid w:val="002C1460"/>
    <w:rsid w:val="00325E3D"/>
    <w:rsid w:val="00365C72"/>
    <w:rsid w:val="004149A0"/>
    <w:rsid w:val="004710FA"/>
    <w:rsid w:val="00487359"/>
    <w:rsid w:val="004B38DE"/>
    <w:rsid w:val="00536512"/>
    <w:rsid w:val="007F079F"/>
    <w:rsid w:val="007F3F15"/>
    <w:rsid w:val="008350D3"/>
    <w:rsid w:val="00893508"/>
    <w:rsid w:val="009F25EA"/>
    <w:rsid w:val="00A544F8"/>
    <w:rsid w:val="00B00AF2"/>
    <w:rsid w:val="00C24025"/>
    <w:rsid w:val="00C25D72"/>
    <w:rsid w:val="00C40F51"/>
    <w:rsid w:val="00C53D63"/>
    <w:rsid w:val="00D56F9B"/>
    <w:rsid w:val="00DC2FB2"/>
    <w:rsid w:val="00FC3E5B"/>
    <w:rsid w:val="00FF3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9C535EE"/>
  <w15:chartTrackingRefBased/>
  <w15:docId w15:val="{8D8210EE-4275-4B1A-BCA8-641581665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ay">
    <w:name w:val="Day"/>
    <w:basedOn w:val="Normal"/>
    <w:uiPriority w:val="1"/>
    <w:qFormat/>
    <w:pPr>
      <w:spacing w:before="12" w:after="12"/>
    </w:pPr>
    <w:rPr>
      <w:caps/>
    </w:rPr>
  </w:style>
  <w:style w:type="paragraph" w:styleId="Date">
    <w:name w:val="Date"/>
    <w:basedOn w:val="Normal"/>
    <w:next w:val="Normal"/>
    <w:link w:val="DateChar"/>
    <w:uiPriority w:val="1"/>
    <w:unhideWhenUsed/>
    <w:qFormat/>
    <w:pPr>
      <w:spacing w:before="12" w:after="12"/>
      <w:jc w:val="right"/>
    </w:pPr>
    <w:rPr>
      <w:rFonts w:asciiTheme="majorHAnsi" w:eastAsiaTheme="majorEastAsia" w:hAnsiTheme="majorHAnsi" w:cstheme="majorBidi"/>
    </w:rPr>
  </w:style>
  <w:style w:type="character" w:customStyle="1" w:styleId="DateChar">
    <w:name w:val="Date Char"/>
    <w:basedOn w:val="DefaultParagraphFont"/>
    <w:link w:val="Date"/>
    <w:uiPriority w:val="1"/>
    <w:rPr>
      <w:rFonts w:asciiTheme="majorHAnsi" w:eastAsiaTheme="majorEastAsia" w:hAnsiTheme="majorHAnsi" w:cstheme="majorBidi"/>
    </w:rPr>
  </w:style>
  <w:style w:type="paragraph" w:customStyle="1" w:styleId="Year">
    <w:name w:val="Year"/>
    <w:basedOn w:val="Normal"/>
    <w:uiPriority w:val="1"/>
    <w:qFormat/>
    <w:pPr>
      <w:spacing w:before="100"/>
      <w:jc w:val="right"/>
    </w:pPr>
    <w:rPr>
      <w:sz w:val="80"/>
      <w:szCs w:val="80"/>
    </w:rPr>
  </w:style>
  <w:style w:type="character" w:customStyle="1" w:styleId="Month">
    <w:name w:val="Month"/>
    <w:basedOn w:val="DefaultParagraphFont"/>
    <w:uiPriority w:val="1"/>
    <w:qFormat/>
    <w:rPr>
      <w:rFonts w:asciiTheme="majorHAnsi" w:eastAsiaTheme="majorEastAsia" w:hAnsiTheme="majorHAnsi" w:cstheme="majorBidi"/>
      <w:caps/>
      <w:smallCaps w:val="0"/>
    </w:rPr>
  </w:style>
  <w:style w:type="paragraph" w:customStyle="1" w:styleId="NoteText">
    <w:name w:val="Note Text"/>
    <w:basedOn w:val="Normal"/>
    <w:uiPriority w:val="1"/>
    <w:qFormat/>
    <w:pPr>
      <w:spacing w:after="180"/>
    </w:pPr>
    <w:rPr>
      <w:i/>
      <w:iCs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2" Type="http://schemas.openxmlformats.org/officeDocument/2006/relationships/customXml" Target="../customXml/item2.xml"/><Relationship Id="rId16" Type="http://schemas.openxmlformats.org/officeDocument/2006/relationships/image" Target="media/image11.jp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png"/><Relationship Id="rId22" Type="http://schemas.openxmlformats.org/officeDocument/2006/relationships/image" Target="media/image17.jpg"/><Relationship Id="rId27" Type="http://schemas.openxmlformats.org/officeDocument/2006/relationships/image" Target="media/image2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yuta_nigeru\AppData\Roaming\Microsoft\Templates\Photo%20calenda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hoto Calendar">
      <a:majorFont>
        <a:latin typeface="Calibri"/>
        <a:ea typeface=""/>
        <a:cs typeface=""/>
      </a:majorFont>
      <a:minorFont>
        <a:latin typeface="Calibri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792A3A-CD46-45FD-8B62-21CEF6A397E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EC169E-E740-477D-8515-A29C2DCEFC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Photo calendar</Template>
  <TotalTime>0</TotalTime>
  <Pages>12</Pages>
  <Words>508</Words>
  <Characters>2899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Kayuta_nigeru</dc:creator>
  <cp:keywords/>
  <dc:description/>
  <cp:lastModifiedBy>Kayuta Nigeru</cp:lastModifiedBy>
  <cp:revision>2</cp:revision>
  <cp:lastPrinted>2013-02-07T09:37:00Z</cp:lastPrinted>
  <dcterms:created xsi:type="dcterms:W3CDTF">2013-02-07T15:26:00Z</dcterms:created>
  <dcterms:modified xsi:type="dcterms:W3CDTF">2013-02-07T15:26:00Z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TC034583719991</vt:lpwstr>
  </property>
</Properties>
</file>